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-580363716"/>
        <w:placeholder>
          <w:docPart w:val="29E4CBACF90247AFB2DC46A0DD713882"/>
        </w:placeholder>
        <w:showingPlcHdr/>
        <w:dropDownList>
          <w:listItem w:value="Choose an item."/>
          <w:listItem w:displayText="SVEUČILIŠNI PRIJEDIPLOMSKI STUDIJ GRAĐEVINARSTVO" w:value="SVEUČILIŠNI PRIJEDIPLOMSKI STUDIJ GRAĐEVINARSTVO"/>
          <w:listItem w:displayText="STRUČNI PRIJEDIPLOMSKI STUDIJ GRAĐEVINARSTVO" w:value="STRUČNI PRIJEDIPLOMSKI STUDIJ GRAĐEVINARSTVO"/>
          <w:listItem w:displayText="SVEUČILIŠNI PRIJEDIPLOMSKI STUDIJ ARHITEKTURA I URBANIZAM" w:value="SVEUČILIŠNI PRIJEDIPLOMSKI STUDIJ ARHITEKTURA I URBANIZAM"/>
        </w:dropDownList>
      </w:sdtPr>
      <w:sdtEndPr/>
      <w:sdtContent>
        <w:p w14:paraId="2B274582" w14:textId="1274F3F5" w:rsidR="00F978EF" w:rsidRDefault="003A2074" w:rsidP="00F978EF">
          <w:pPr>
            <w:pStyle w:val="Obrazac"/>
            <w:jc w:val="left"/>
            <w:rPr>
              <w:rFonts w:ascii="Times New Roman" w:hAnsi="Times New Roman" w:cs="Times New Roman"/>
              <w:lang w:val="en-US"/>
            </w:rPr>
          </w:pPr>
          <w:r w:rsidRPr="00F657C5">
            <w:t xml:space="preserve">SVEUČILIŠNI </w:t>
          </w:r>
          <w:r w:rsidR="00F978EF" w:rsidRPr="00F657C5">
            <w:t>PR</w:t>
          </w:r>
          <w:r>
            <w:t>IJE</w:t>
          </w:r>
          <w:r w:rsidR="00F978EF" w:rsidRPr="00F657C5">
            <w:t>DIPLOMSKI STUDIJ</w:t>
          </w:r>
          <w:r w:rsidR="00F978EF">
            <w:t xml:space="preserve"> GRAĐEVINARSTVO                         </w:t>
          </w:r>
          <w:r w:rsidR="00A5307B">
            <w:t xml:space="preserve">             </w:t>
          </w:r>
          <w:r w:rsidR="00F978EF">
            <w:t xml:space="preserve">  </w:t>
          </w:r>
          <w:r>
            <w:t xml:space="preserve">          </w:t>
          </w:r>
          <w:r w:rsidR="00F978EF">
            <w:t xml:space="preserve">         </w:t>
          </w:r>
          <w:r w:rsidRPr="00F657C5">
            <w:t xml:space="preserve">STRUČNI </w:t>
          </w:r>
          <w:r w:rsidR="00F978EF" w:rsidRPr="00F657C5">
            <w:t>PR</w:t>
          </w:r>
          <w:r>
            <w:t>IJE</w:t>
          </w:r>
          <w:r w:rsidR="00F978EF" w:rsidRPr="00F657C5">
            <w:t>DIPLOMSKI STUDIJ</w:t>
          </w:r>
          <w:r w:rsidR="00F978EF">
            <w:t xml:space="preserve"> GRAĐEVINARSTVO               </w:t>
          </w:r>
          <w:r w:rsidR="00A5307B">
            <w:t xml:space="preserve">            </w:t>
          </w:r>
          <w:r w:rsidR="00F978EF">
            <w:t xml:space="preserve">                             </w:t>
          </w:r>
          <w:r>
            <w:t xml:space="preserve">       </w:t>
          </w:r>
          <w:r w:rsidR="00F978EF">
            <w:t xml:space="preserve">   </w:t>
          </w:r>
          <w:r w:rsidRPr="00A27F1B">
            <w:t xml:space="preserve">SVEUČILIŠNI </w:t>
          </w:r>
          <w:r w:rsidR="00F978EF" w:rsidRPr="00A27F1B">
            <w:t>PR</w:t>
          </w:r>
          <w:r>
            <w:t>IJE</w:t>
          </w:r>
          <w:r w:rsidR="00F978EF" w:rsidRPr="00A27F1B">
            <w:t>DIPLOMSKI STUDIJ ARHITEKTURA I URBANIZAM</w:t>
          </w:r>
        </w:p>
      </w:sdtContent>
    </w:sdt>
    <w:p w14:paraId="1CA25A4E" w14:textId="77777777" w:rsidR="00F61EFB" w:rsidRDefault="00F61EFB" w:rsidP="00F61EFB">
      <w:pPr>
        <w:pStyle w:val="Obrazac"/>
        <w:jc w:val="left"/>
      </w:pPr>
    </w:p>
    <w:p w14:paraId="1B6F2028" w14:textId="77777777" w:rsidR="00F61EFB" w:rsidRDefault="00F61EFB" w:rsidP="00F61EFB">
      <w:pPr>
        <w:pStyle w:val="Obrazac"/>
        <w:jc w:val="left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4959"/>
      </w:tblGrid>
      <w:tr w:rsidR="00321F5B" w:rsidRPr="00B81DC2" w14:paraId="01B7F7A9" w14:textId="77777777" w:rsidTr="00321F5B">
        <w:tc>
          <w:tcPr>
            <w:tcW w:w="2266" w:type="pct"/>
          </w:tcPr>
          <w:p w14:paraId="11314C64" w14:textId="77777777" w:rsidR="00321F5B" w:rsidRPr="00B81DC2" w:rsidRDefault="00321F5B" w:rsidP="0038489B">
            <w:pPr>
              <w:jc w:val="both"/>
              <w:rPr>
                <w:rFonts w:ascii="Arial Narrow" w:hAnsi="Arial Narrow" w:cs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734" w:type="pct"/>
          </w:tcPr>
          <w:p w14:paraId="2B4C5219" w14:textId="77777777" w:rsidR="00321F5B" w:rsidRPr="00F657C5" w:rsidRDefault="00321F5B" w:rsidP="00F657C5">
            <w:pPr>
              <w:pStyle w:val="Obrazac"/>
              <w:rPr>
                <w:b/>
                <w:sz w:val="26"/>
                <w:szCs w:val="26"/>
              </w:rPr>
            </w:pPr>
            <w:r w:rsidRPr="00F657C5">
              <w:rPr>
                <w:b/>
                <w:sz w:val="26"/>
                <w:szCs w:val="26"/>
              </w:rPr>
              <w:t>ODBORU ZA ZAVRŠNE I DIPLOMSKE ISPITE</w:t>
            </w:r>
          </w:p>
          <w:p w14:paraId="29F664A5" w14:textId="77777777" w:rsidR="00321F5B" w:rsidRPr="00B81DC2" w:rsidRDefault="00321F5B" w:rsidP="00F657C5">
            <w:pPr>
              <w:pStyle w:val="Obrazac"/>
            </w:pPr>
            <w:r w:rsidRPr="00B81DC2">
              <w:t>Građevinskog</w:t>
            </w:r>
            <w:r w:rsidR="00F657C5">
              <w:t xml:space="preserve"> i arhitektonskog</w:t>
            </w:r>
            <w:r w:rsidRPr="00B81DC2">
              <w:t xml:space="preserve"> fakulteta Osijek</w:t>
            </w:r>
          </w:p>
          <w:p w14:paraId="6C7FE66E" w14:textId="77777777" w:rsidR="00321F5B" w:rsidRPr="00B81DC2" w:rsidRDefault="00321F5B" w:rsidP="00F657C5">
            <w:pPr>
              <w:pStyle w:val="Obrazac"/>
              <w:rPr>
                <w:b/>
                <w:sz w:val="22"/>
                <w:szCs w:val="22"/>
              </w:rPr>
            </w:pPr>
            <w:r w:rsidRPr="00B81DC2">
              <w:rPr>
                <w:b/>
              </w:rPr>
              <w:t xml:space="preserve">-  </w:t>
            </w:r>
            <w:r w:rsidRPr="00B81DC2">
              <w:t>o v d j e</w:t>
            </w:r>
            <w:r w:rsidRPr="00B81DC2">
              <w:rPr>
                <w:b/>
              </w:rPr>
              <w:t xml:space="preserve">  -</w:t>
            </w:r>
          </w:p>
        </w:tc>
      </w:tr>
    </w:tbl>
    <w:p w14:paraId="09A4BEE0" w14:textId="77777777" w:rsidR="0038489B" w:rsidRPr="00B81DC2" w:rsidRDefault="0038489B" w:rsidP="00F657C5">
      <w:pPr>
        <w:pStyle w:val="Obrazac"/>
      </w:pPr>
    </w:p>
    <w:p w14:paraId="103B5EDD" w14:textId="77777777" w:rsidR="006A0E2D" w:rsidRPr="00B81DC2" w:rsidRDefault="006A0E2D" w:rsidP="00F657C5">
      <w:pPr>
        <w:pStyle w:val="Obrazac"/>
      </w:pPr>
    </w:p>
    <w:p w14:paraId="50B2F354" w14:textId="77777777" w:rsidR="006A0E2D" w:rsidRDefault="006A0E2D" w:rsidP="00173B7C">
      <w:pPr>
        <w:pStyle w:val="Obrazac"/>
        <w:rPr>
          <w:b/>
          <w:spacing w:val="20"/>
          <w:sz w:val="32"/>
        </w:rPr>
      </w:pPr>
      <w:r w:rsidRPr="00173B7C">
        <w:rPr>
          <w:b/>
          <w:spacing w:val="20"/>
          <w:sz w:val="32"/>
        </w:rPr>
        <w:t xml:space="preserve">ZAHTJEV ZA DODJELU </w:t>
      </w:r>
      <w:r w:rsidR="000316D6">
        <w:rPr>
          <w:b/>
          <w:spacing w:val="20"/>
          <w:sz w:val="32"/>
        </w:rPr>
        <w:t xml:space="preserve">NOVOG </w:t>
      </w:r>
      <w:r w:rsidRPr="00173B7C">
        <w:rPr>
          <w:b/>
          <w:spacing w:val="20"/>
          <w:sz w:val="32"/>
        </w:rPr>
        <w:t>PREDMETA ZAVRŠNOG RADA</w:t>
      </w:r>
    </w:p>
    <w:p w14:paraId="7C2DD12A" w14:textId="77777777" w:rsidR="000316D6" w:rsidRPr="00173B7C" w:rsidRDefault="000316D6" w:rsidP="00173B7C">
      <w:pPr>
        <w:pStyle w:val="Obrazac"/>
        <w:rPr>
          <w:b/>
          <w:spacing w:val="20"/>
          <w:sz w:val="32"/>
        </w:rPr>
      </w:pPr>
      <w:r>
        <w:rPr>
          <w:b/>
          <w:spacing w:val="20"/>
          <w:sz w:val="32"/>
        </w:rPr>
        <w:t>ILI PRODULJENJE TEME ZAVRŠNOG RADA</w:t>
      </w:r>
    </w:p>
    <w:p w14:paraId="04BE3325" w14:textId="77777777" w:rsidR="006A0E2D" w:rsidRPr="00B81DC2" w:rsidRDefault="006A0E2D" w:rsidP="00F657C5">
      <w:pPr>
        <w:pStyle w:val="Obrazac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22"/>
        <w:gridCol w:w="405"/>
        <w:gridCol w:w="2396"/>
        <w:gridCol w:w="1544"/>
        <w:gridCol w:w="724"/>
        <w:gridCol w:w="269"/>
        <w:gridCol w:w="2564"/>
      </w:tblGrid>
      <w:tr w:rsidR="00B84E48" w:rsidRPr="00A54E2D" w14:paraId="34C453E4" w14:textId="77777777" w:rsidTr="00173B7C">
        <w:trPr>
          <w:trHeight w:val="510"/>
        </w:trPr>
        <w:tc>
          <w:tcPr>
            <w:tcW w:w="1573" w:type="dxa"/>
            <w:gridSpan w:val="3"/>
            <w:vAlign w:val="bottom"/>
          </w:tcPr>
          <w:p w14:paraId="0FBCC1B9" w14:textId="77777777" w:rsidR="00B84E48" w:rsidRPr="00A54E2D" w:rsidRDefault="00DD73E2" w:rsidP="00701155">
            <w:pPr>
              <w:pStyle w:val="Obrazac"/>
              <w:jc w:val="both"/>
              <w:rPr>
                <w:b/>
              </w:rPr>
            </w:pPr>
            <w:sdt>
              <w:sdtPr>
                <w:rPr>
                  <w:b/>
                </w:rPr>
                <w:id w:val="865716693"/>
                <w:placeholder>
                  <w:docPart w:val="D4FB4C90EBB945BE8A9B6BC8FCD29078"/>
                </w:placeholder>
                <w:showingPlcHdr/>
                <w:dropDownList>
                  <w:listItem w:value="Choose an item."/>
                  <w:listItem w:displayText="Pristupnik" w:value="Pristupnik"/>
                  <w:listItem w:displayText="Pristupnica" w:value="Pristupnica"/>
                </w:dropDownList>
              </w:sdtPr>
              <w:sdtEndPr/>
              <w:sdtContent>
                <w:r w:rsidR="00F657C5" w:rsidRPr="00A54E2D">
                  <w:rPr>
                    <w:b/>
                  </w:rPr>
                  <w:t>Pristupnik/ica</w:t>
                </w:r>
              </w:sdtContent>
            </w:sdt>
            <w:r w:rsidR="00B84E48" w:rsidRPr="00A54E2D">
              <w:rPr>
                <w:b/>
              </w:rPr>
              <w:t>:</w:t>
            </w:r>
          </w:p>
        </w:tc>
        <w:sdt>
          <w:sdtPr>
            <w:rPr>
              <w:b/>
            </w:rPr>
            <w:id w:val="1498845126"/>
            <w:placeholder>
              <w:docPart w:val="F675E7E317794E56ADE2E2C613E7DE94"/>
            </w:placeholder>
          </w:sdtPr>
          <w:sdtEndPr/>
          <w:sdtContent>
            <w:tc>
              <w:tcPr>
                <w:tcW w:w="3940" w:type="dxa"/>
                <w:gridSpan w:val="2"/>
                <w:tcBorders>
                  <w:bottom w:val="single" w:sz="4" w:space="0" w:color="auto"/>
                </w:tcBorders>
                <w:vAlign w:val="bottom"/>
              </w:tcPr>
              <w:p w14:paraId="5760A149" w14:textId="77777777" w:rsidR="00B84E48" w:rsidRPr="00A54E2D" w:rsidRDefault="00701155" w:rsidP="00701155">
                <w:pPr>
                  <w:pStyle w:val="Obrazac"/>
                  <w:rPr>
                    <w:b/>
                  </w:rPr>
                </w:pPr>
                <w:r>
                  <w:rPr>
                    <w:b/>
                  </w:rPr>
                  <w:t xml:space="preserve"> </w:t>
                </w:r>
              </w:p>
            </w:tc>
          </w:sdtContent>
        </w:sdt>
        <w:tc>
          <w:tcPr>
            <w:tcW w:w="993" w:type="dxa"/>
            <w:gridSpan w:val="2"/>
            <w:vAlign w:val="bottom"/>
          </w:tcPr>
          <w:p w14:paraId="31184782" w14:textId="77777777" w:rsidR="00B84E48" w:rsidRPr="00A54E2D" w:rsidRDefault="00B84E48" w:rsidP="00F657C5">
            <w:pPr>
              <w:pStyle w:val="Obrazac"/>
              <w:rPr>
                <w:b/>
              </w:rPr>
            </w:pPr>
            <w:r w:rsidRPr="00A54E2D">
              <w:rPr>
                <w:b/>
              </w:rPr>
              <w:t>JMBAG:</w:t>
            </w:r>
          </w:p>
        </w:tc>
        <w:sdt>
          <w:sdtPr>
            <w:rPr>
              <w:b/>
            </w:rPr>
            <w:id w:val="-114764642"/>
            <w:placeholder>
              <w:docPart w:val="875D23B237484880801FDCB665EC186F"/>
            </w:placeholder>
          </w:sdtPr>
          <w:sdtEndPr/>
          <w:sdtContent>
            <w:tc>
              <w:tcPr>
                <w:tcW w:w="2564" w:type="dxa"/>
                <w:tcBorders>
                  <w:bottom w:val="single" w:sz="4" w:space="0" w:color="auto"/>
                </w:tcBorders>
                <w:vAlign w:val="bottom"/>
              </w:tcPr>
              <w:p w14:paraId="0B7C25D7" w14:textId="77777777" w:rsidR="00B84E48" w:rsidRPr="00A54E2D" w:rsidRDefault="009128E4" w:rsidP="00F657C5">
                <w:pPr>
                  <w:pStyle w:val="Obrazac"/>
                  <w:rPr>
                    <w:b/>
                  </w:rPr>
                </w:pPr>
                <w:r w:rsidRPr="00A54E2D">
                  <w:rPr>
                    <w:b/>
                  </w:rPr>
                  <w:t xml:space="preserve"> </w:t>
                </w:r>
              </w:p>
            </w:tc>
          </w:sdtContent>
        </w:sdt>
      </w:tr>
      <w:tr w:rsidR="00B84E48" w:rsidRPr="00A54E2D" w14:paraId="12921B11" w14:textId="77777777" w:rsidTr="00173B7C">
        <w:trPr>
          <w:trHeight w:val="510"/>
        </w:trPr>
        <w:tc>
          <w:tcPr>
            <w:tcW w:w="846" w:type="dxa"/>
            <w:vAlign w:val="bottom"/>
          </w:tcPr>
          <w:p w14:paraId="6AD320CD" w14:textId="77777777" w:rsidR="00B84E48" w:rsidRPr="00A54E2D" w:rsidRDefault="00B84E48" w:rsidP="00F657C5">
            <w:pPr>
              <w:pStyle w:val="Obrazac"/>
              <w:rPr>
                <w:b/>
              </w:rPr>
            </w:pPr>
            <w:r w:rsidRPr="00A54E2D">
              <w:rPr>
                <w:b/>
              </w:rPr>
              <w:t>Studij:</w:t>
            </w:r>
          </w:p>
        </w:tc>
        <w:sdt>
          <w:sdtPr>
            <w:rPr>
              <w:b/>
            </w:rPr>
            <w:id w:val="1119263457"/>
            <w:placeholder>
              <w:docPart w:val="E563CECF050442879891DDFBEF0ED293"/>
            </w:placeholder>
          </w:sdtPr>
          <w:sdtEndPr/>
          <w:sdtContent>
            <w:tc>
              <w:tcPr>
                <w:tcW w:w="8224" w:type="dxa"/>
                <w:gridSpan w:val="7"/>
                <w:vAlign w:val="bottom"/>
              </w:tcPr>
              <w:p w14:paraId="409E438C" w14:textId="77777777" w:rsidR="00B84E48" w:rsidRPr="00A54E2D" w:rsidRDefault="009128E4" w:rsidP="00F657C5">
                <w:pPr>
                  <w:pStyle w:val="Obrazac"/>
                  <w:rPr>
                    <w:b/>
                  </w:rPr>
                </w:pPr>
                <w:r w:rsidRPr="00A54E2D">
                  <w:rPr>
                    <w:b/>
                  </w:rPr>
                  <w:t xml:space="preserve"> </w:t>
                </w:r>
              </w:p>
            </w:tc>
          </w:sdtContent>
        </w:sdt>
      </w:tr>
      <w:tr w:rsidR="00B84E48" w:rsidRPr="00A54E2D" w14:paraId="44C1D891" w14:textId="77777777" w:rsidTr="00173B7C">
        <w:trPr>
          <w:trHeight w:val="510"/>
        </w:trPr>
        <w:tc>
          <w:tcPr>
            <w:tcW w:w="1168" w:type="dxa"/>
            <w:gridSpan w:val="2"/>
            <w:vAlign w:val="bottom"/>
          </w:tcPr>
          <w:p w14:paraId="0A25206A" w14:textId="77777777" w:rsidR="00B84E48" w:rsidRPr="00A54E2D" w:rsidRDefault="00B84E48" w:rsidP="00F657C5">
            <w:pPr>
              <w:pStyle w:val="Obrazac"/>
              <w:rPr>
                <w:b/>
              </w:rPr>
            </w:pPr>
            <w:r w:rsidRPr="00A54E2D">
              <w:rPr>
                <w:b/>
              </w:rPr>
              <w:t>Semestar:</w:t>
            </w:r>
          </w:p>
        </w:tc>
        <w:sdt>
          <w:sdtPr>
            <w:rPr>
              <w:b/>
            </w:rPr>
            <w:id w:val="-1656596178"/>
            <w:placeholder>
              <w:docPart w:val="7909B7F4B26B4719A35D585BD8F69B04"/>
            </w:placeholder>
          </w:sdtPr>
          <w:sdtEndPr/>
          <w:sdtContent>
            <w:tc>
              <w:tcPr>
                <w:tcW w:w="2801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  <w:p w14:paraId="4D592FB0" w14:textId="77777777" w:rsidR="00B84E48" w:rsidRPr="00A54E2D" w:rsidRDefault="009128E4" w:rsidP="00F657C5">
                <w:pPr>
                  <w:pStyle w:val="Obrazac"/>
                  <w:rPr>
                    <w:b/>
                  </w:rPr>
                </w:pPr>
                <w:r w:rsidRPr="00A54E2D">
                  <w:rPr>
                    <w:b/>
                  </w:rPr>
                  <w:t xml:space="preserve"> </w:t>
                </w:r>
              </w:p>
            </w:tc>
          </w:sdtContent>
        </w:sdt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71876114" w14:textId="77777777" w:rsidR="00B84E48" w:rsidRPr="00A54E2D" w:rsidRDefault="00B84E48" w:rsidP="00F657C5">
            <w:pPr>
              <w:pStyle w:val="Obrazac"/>
              <w:rPr>
                <w:b/>
              </w:rPr>
            </w:pPr>
            <w:r w:rsidRPr="00A54E2D">
              <w:rPr>
                <w:b/>
              </w:rPr>
              <w:t>Akademska godina:</w:t>
            </w:r>
          </w:p>
        </w:tc>
        <w:sdt>
          <w:sdtPr>
            <w:rPr>
              <w:b/>
            </w:rPr>
            <w:id w:val="146405639"/>
            <w:placeholder>
              <w:docPart w:val="DF4FDB3765FB427797A5B6B38586C684"/>
            </w:placeholder>
          </w:sdtPr>
          <w:sdtEndPr/>
          <w:sdtContent>
            <w:tc>
              <w:tcPr>
                <w:tcW w:w="2833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  <w:p w14:paraId="71A43CEA" w14:textId="77777777" w:rsidR="00B84E48" w:rsidRPr="00A54E2D" w:rsidRDefault="009128E4" w:rsidP="00F657C5">
                <w:pPr>
                  <w:pStyle w:val="Obrazac"/>
                  <w:rPr>
                    <w:b/>
                  </w:rPr>
                </w:pPr>
                <w:r w:rsidRPr="00A54E2D">
                  <w:rPr>
                    <w:b/>
                  </w:rPr>
                  <w:t xml:space="preserve"> </w:t>
                </w:r>
              </w:p>
            </w:tc>
          </w:sdtContent>
        </w:sdt>
      </w:tr>
    </w:tbl>
    <w:p w14:paraId="5B9DFA61" w14:textId="77777777" w:rsidR="00B84E48" w:rsidRPr="00A54E2D" w:rsidRDefault="00B84E48" w:rsidP="006A0E2D">
      <w:pPr>
        <w:jc w:val="both"/>
        <w:rPr>
          <w:rFonts w:ascii="Arial Narrow" w:hAnsi="Arial Narrow" w:cs="Arial Narrow"/>
          <w:b/>
          <w:bCs/>
          <w:lang w:val="hr-HR"/>
        </w:rPr>
      </w:pPr>
    </w:p>
    <w:p w14:paraId="569B54EC" w14:textId="77777777" w:rsidR="006A0E2D" w:rsidRPr="00A54E2D" w:rsidRDefault="006A0E2D" w:rsidP="006A0E2D">
      <w:pPr>
        <w:jc w:val="both"/>
        <w:rPr>
          <w:rFonts w:ascii="Arial Narrow" w:hAnsi="Arial Narrow" w:cs="Arial Narrow"/>
          <w:b/>
          <w:bCs/>
          <w:lang w:val="hr-H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091"/>
      </w:tblGrid>
      <w:tr w:rsidR="00B84E48" w:rsidRPr="00A54E2D" w14:paraId="71DA0B2A" w14:textId="77777777" w:rsidTr="00173B7C">
        <w:trPr>
          <w:trHeight w:val="454"/>
        </w:trPr>
        <w:tc>
          <w:tcPr>
            <w:tcW w:w="3969" w:type="dxa"/>
            <w:vAlign w:val="bottom"/>
          </w:tcPr>
          <w:p w14:paraId="2015BAFA" w14:textId="77777777" w:rsidR="00B84E48" w:rsidRPr="00A54E2D" w:rsidRDefault="006B20AE" w:rsidP="00F657C5">
            <w:pPr>
              <w:pStyle w:val="Obrazac"/>
              <w:jc w:val="left"/>
              <w:rPr>
                <w:b/>
              </w:rPr>
            </w:pPr>
            <w:r w:rsidRPr="00A54E2D">
              <w:rPr>
                <w:b/>
              </w:rPr>
              <w:t xml:space="preserve">Naziv </w:t>
            </w:r>
            <w:r w:rsidR="00173B7C" w:rsidRPr="00A54E2D">
              <w:rPr>
                <w:b/>
              </w:rPr>
              <w:t xml:space="preserve">i adresa </w:t>
            </w:r>
            <w:r w:rsidR="00B84E48" w:rsidRPr="00A54E2D">
              <w:rPr>
                <w:b/>
              </w:rPr>
              <w:t>stipenditora ili kreditora:</w:t>
            </w:r>
          </w:p>
        </w:tc>
        <w:sdt>
          <w:sdtPr>
            <w:rPr>
              <w:b/>
            </w:rPr>
            <w:id w:val="756867327"/>
            <w:placeholder>
              <w:docPart w:val="5BE09AFBD594461797CF520843472567"/>
            </w:placeholder>
          </w:sdtPr>
          <w:sdtEndPr/>
          <w:sdtContent>
            <w:tc>
              <w:tcPr>
                <w:tcW w:w="5091" w:type="dxa"/>
                <w:tcBorders>
                  <w:bottom w:val="single" w:sz="4" w:space="0" w:color="auto"/>
                </w:tcBorders>
                <w:vAlign w:val="bottom"/>
              </w:tcPr>
              <w:p w14:paraId="7CB2C91B" w14:textId="77777777" w:rsidR="00B84E48" w:rsidRPr="00A54E2D" w:rsidRDefault="009128E4" w:rsidP="00F657C5">
                <w:pPr>
                  <w:pStyle w:val="Obrazac"/>
                  <w:rPr>
                    <w:b/>
                  </w:rPr>
                </w:pPr>
                <w:r w:rsidRPr="00A54E2D">
                  <w:rPr>
                    <w:b/>
                  </w:rPr>
                  <w:t xml:space="preserve"> </w:t>
                </w:r>
              </w:p>
            </w:tc>
          </w:sdtContent>
        </w:sdt>
      </w:tr>
    </w:tbl>
    <w:p w14:paraId="54EB3BEC" w14:textId="77777777" w:rsidR="006A0E2D" w:rsidRPr="00A54E2D" w:rsidRDefault="006A0E2D" w:rsidP="006A0E2D">
      <w:pPr>
        <w:jc w:val="both"/>
        <w:rPr>
          <w:rFonts w:ascii="Arial Narrow" w:hAnsi="Arial Narrow" w:cs="Arial Narrow"/>
          <w:b/>
          <w:bCs/>
          <w:lang w:val="hr-HR"/>
        </w:rPr>
      </w:pPr>
    </w:p>
    <w:p w14:paraId="5F66BBB4" w14:textId="77777777" w:rsidR="000316D6" w:rsidRDefault="000316D6" w:rsidP="00173B7C">
      <w:pPr>
        <w:pStyle w:val="Obrazac"/>
        <w:spacing w:after="120"/>
        <w:jc w:val="left"/>
        <w:rPr>
          <w:b/>
        </w:rPr>
      </w:pPr>
    </w:p>
    <w:p w14:paraId="033BC29C" w14:textId="38AF6F1D" w:rsidR="00272500" w:rsidRDefault="00272500" w:rsidP="00633081">
      <w:pPr>
        <w:pStyle w:val="Obrazac"/>
        <w:spacing w:after="120"/>
        <w:jc w:val="left"/>
        <w:rPr>
          <w:b/>
        </w:rPr>
      </w:pPr>
      <w:r w:rsidRPr="00A54E2D">
        <w:rPr>
          <w:b/>
        </w:rPr>
        <w:t>Molim da mi se</w:t>
      </w:r>
      <w:r>
        <w:rPr>
          <w:b/>
        </w:rPr>
        <w:t xml:space="preserve"> odobri: </w:t>
      </w:r>
      <w:r>
        <w:rPr>
          <w:b/>
        </w:rPr>
        <w:tab/>
      </w:r>
      <w:sdt>
        <w:sdtPr>
          <w:id w:val="-17615169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73E2">
            <w:rPr>
              <w:rFonts w:ascii="MS Gothic" w:eastAsia="MS Gothic" w:hAnsi="MS Gothic" w:hint="eastAsia"/>
            </w:rPr>
            <w:t>☐</w:t>
          </w:r>
        </w:sdtContent>
      </w:sdt>
      <w:r>
        <w:rPr>
          <w:b/>
        </w:rPr>
        <w:t xml:space="preserve"> </w:t>
      </w:r>
      <w:r w:rsidRPr="00A54E2D">
        <w:rPr>
          <w:b/>
        </w:rPr>
        <w:t xml:space="preserve"> </w:t>
      </w:r>
      <w:r w:rsidR="00F61EFB">
        <w:rPr>
          <w:b/>
        </w:rPr>
        <w:t>novi predmet za završni</w:t>
      </w:r>
      <w:r>
        <w:rPr>
          <w:b/>
        </w:rPr>
        <w:t xml:space="preserve"> rad</w:t>
      </w:r>
    </w:p>
    <w:p w14:paraId="26A58276" w14:textId="77777777" w:rsidR="00272500" w:rsidRPr="00A54E2D" w:rsidRDefault="00DD73E2" w:rsidP="00272500">
      <w:pPr>
        <w:pStyle w:val="Obrazac"/>
        <w:spacing w:after="240"/>
        <w:ind w:left="2268" w:firstLine="561"/>
        <w:jc w:val="left"/>
        <w:rPr>
          <w:b/>
        </w:rPr>
      </w:pPr>
      <w:sdt>
        <w:sdtPr>
          <w:id w:val="417960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78EF">
            <w:rPr>
              <w:rFonts w:ascii="MS Gothic" w:eastAsia="MS Gothic" w:hAnsi="MS Gothic" w:hint="eastAsia"/>
            </w:rPr>
            <w:t>☐</w:t>
          </w:r>
        </w:sdtContent>
      </w:sdt>
      <w:r w:rsidR="00272500">
        <w:rPr>
          <w:b/>
        </w:rPr>
        <w:t xml:space="preserve"> </w:t>
      </w:r>
      <w:r w:rsidR="00272500" w:rsidRPr="00A54E2D">
        <w:rPr>
          <w:b/>
        </w:rPr>
        <w:t xml:space="preserve"> </w:t>
      </w:r>
      <w:r w:rsidR="00272500">
        <w:rPr>
          <w:b/>
        </w:rPr>
        <w:t>produljenje predmeta za završni rad</w:t>
      </w:r>
    </w:p>
    <w:tbl>
      <w:tblPr>
        <w:tblW w:w="906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22"/>
        <w:gridCol w:w="3543"/>
      </w:tblGrid>
      <w:tr w:rsidR="00F61EFB" w:rsidRPr="00A54E2D" w14:paraId="60BA4B02" w14:textId="77777777" w:rsidTr="00F978EF">
        <w:trPr>
          <w:trHeight w:val="454"/>
        </w:trPr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AADA8" w14:textId="77777777" w:rsidR="00F61EFB" w:rsidRPr="00A54E2D" w:rsidRDefault="00F61EFB" w:rsidP="00F657C5">
            <w:pPr>
              <w:pStyle w:val="Obrazac"/>
              <w:rPr>
                <w:b/>
              </w:rPr>
            </w:pPr>
            <w:r w:rsidRPr="00A54E2D">
              <w:rPr>
                <w:b/>
              </w:rPr>
              <w:t>PREDMET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4C6C6" w14:textId="77777777" w:rsidR="00F61EFB" w:rsidRPr="00A54E2D" w:rsidRDefault="00DD73E2" w:rsidP="00F423E3">
            <w:pPr>
              <w:pStyle w:val="Obrazac"/>
              <w:rPr>
                <w:b/>
              </w:rPr>
            </w:pPr>
            <w:sdt>
              <w:sdtPr>
                <w:rPr>
                  <w:b/>
                </w:rPr>
                <w:id w:val="-1821263199"/>
                <w:placeholder>
                  <w:docPart w:val="EEED7B7DEB854A8FBDA7E2B99C3A3F3C"/>
                </w:placeholder>
                <w:showingPlcHdr/>
                <w:dropDownList>
                  <w:listItem w:value="Choose an item."/>
                  <w:listItem w:displayText="MENTOR" w:value="MENTOR"/>
                  <w:listItem w:displayText="MENTORICA" w:value="MENTORICA"/>
                </w:dropDownList>
              </w:sdtPr>
              <w:sdtEndPr/>
              <w:sdtContent>
                <w:r w:rsidR="00F423E3" w:rsidRPr="00A54E2D">
                  <w:rPr>
                    <w:b/>
                  </w:rPr>
                  <w:t>MENTOR</w:t>
                </w:r>
                <w:r w:rsidR="00F423E3">
                  <w:rPr>
                    <w:b/>
                  </w:rPr>
                  <w:t>/ICA</w:t>
                </w:r>
              </w:sdtContent>
            </w:sdt>
            <w:r w:rsidR="00F61EFB" w:rsidRPr="00A54E2D">
              <w:rPr>
                <w:b/>
              </w:rPr>
              <w:t xml:space="preserve"> </w:t>
            </w:r>
          </w:p>
        </w:tc>
      </w:tr>
      <w:tr w:rsidR="00F61EFB" w:rsidRPr="00A54E2D" w14:paraId="0B2FC45C" w14:textId="77777777" w:rsidTr="00F978EF">
        <w:trPr>
          <w:trHeight w:val="565"/>
        </w:trPr>
        <w:sdt>
          <w:sdtPr>
            <w:rPr>
              <w:b/>
            </w:rPr>
            <w:id w:val="-1350107742"/>
            <w:placeholder>
              <w:docPart w:val="34FDA6D434CC475B9CEC12938B25557D"/>
            </w:placeholder>
          </w:sdtPr>
          <w:sdtEndPr/>
          <w:sdtContent>
            <w:tc>
              <w:tcPr>
                <w:tcW w:w="55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5DC6497" w14:textId="77777777" w:rsidR="00F61EFB" w:rsidRPr="00A54E2D" w:rsidRDefault="00F61EFB" w:rsidP="00F657C5">
                <w:pPr>
                  <w:pStyle w:val="Obrazac"/>
                  <w:rPr>
                    <w:b/>
                  </w:rPr>
                </w:pPr>
                <w:r w:rsidRPr="00A54E2D">
                  <w:rPr>
                    <w:b/>
                  </w:rPr>
                  <w:t xml:space="preserve"> </w:t>
                </w:r>
              </w:p>
            </w:tc>
          </w:sdtContent>
        </w:sdt>
        <w:sdt>
          <w:sdtPr>
            <w:rPr>
              <w:b/>
            </w:rPr>
            <w:id w:val="1451351309"/>
            <w:placeholder>
              <w:docPart w:val="C166D988EF3A43CE88D03A8ABB01F17E"/>
            </w:placeholder>
          </w:sdtPr>
          <w:sdtEndPr/>
          <w:sdtContent>
            <w:tc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30BEA7E" w14:textId="77777777" w:rsidR="00F61EFB" w:rsidRPr="00A54E2D" w:rsidRDefault="00F61EFB" w:rsidP="00F657C5">
                <w:pPr>
                  <w:pStyle w:val="Obrazac"/>
                  <w:rPr>
                    <w:b/>
                  </w:rPr>
                </w:pPr>
                <w:r w:rsidRPr="00A54E2D">
                  <w:rPr>
                    <w:b/>
                  </w:rPr>
                  <w:t xml:space="preserve"> </w:t>
                </w:r>
              </w:p>
            </w:tc>
          </w:sdtContent>
        </w:sdt>
      </w:tr>
    </w:tbl>
    <w:p w14:paraId="428CB611" w14:textId="77777777" w:rsidR="006A0E2D" w:rsidRPr="00A54E2D" w:rsidRDefault="006A0E2D" w:rsidP="006A0E2D">
      <w:pPr>
        <w:jc w:val="both"/>
        <w:rPr>
          <w:rFonts w:ascii="Arial Narrow" w:hAnsi="Arial Narrow" w:cs="Arial Narrow"/>
          <w:b/>
          <w:bCs/>
          <w:lang w:val="hr-H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1"/>
        <w:gridCol w:w="7629"/>
      </w:tblGrid>
      <w:tr w:rsidR="009B3C56" w14:paraId="0643FE16" w14:textId="77777777" w:rsidTr="00205666">
        <w:trPr>
          <w:trHeight w:val="397"/>
        </w:trPr>
        <w:tc>
          <w:tcPr>
            <w:tcW w:w="1431" w:type="dxa"/>
            <w:tcBorders>
              <w:bottom w:val="nil"/>
            </w:tcBorders>
            <w:vAlign w:val="bottom"/>
          </w:tcPr>
          <w:p w14:paraId="2B31904E" w14:textId="77777777" w:rsidR="009B3C56" w:rsidRDefault="009B3C56" w:rsidP="009B3C56">
            <w:pPr>
              <w:pStyle w:val="Obrazac"/>
              <w:jc w:val="left"/>
            </w:pPr>
            <w:r w:rsidRPr="000316D6">
              <w:t>Obrazloženje:</w:t>
            </w:r>
          </w:p>
        </w:tc>
        <w:sdt>
          <w:sdtPr>
            <w:id w:val="447439924"/>
            <w:placeholder>
              <w:docPart w:val="29CBE5052ED24F9796EFC4D73C575B86"/>
            </w:placeholder>
          </w:sdtPr>
          <w:sdtEndPr/>
          <w:sdtContent>
            <w:tc>
              <w:tcPr>
                <w:tcW w:w="7629" w:type="dxa"/>
                <w:tcBorders>
                  <w:bottom w:val="single" w:sz="4" w:space="0" w:color="auto"/>
                </w:tcBorders>
                <w:vAlign w:val="bottom"/>
              </w:tcPr>
              <w:p w14:paraId="2779C9EB" w14:textId="77777777" w:rsidR="009B3C56" w:rsidRDefault="00205666" w:rsidP="00205666">
                <w:pPr>
                  <w:pStyle w:val="Obrazac"/>
                  <w:jc w:val="left"/>
                </w:pPr>
                <w:r>
                  <w:t xml:space="preserve"> </w:t>
                </w:r>
              </w:p>
            </w:tc>
          </w:sdtContent>
        </w:sdt>
      </w:tr>
      <w:tr w:rsidR="009B3C56" w14:paraId="7168AA7A" w14:textId="77777777" w:rsidTr="00205666">
        <w:trPr>
          <w:trHeight w:val="397"/>
        </w:trPr>
        <w:sdt>
          <w:sdtPr>
            <w:id w:val="-555782430"/>
            <w:placeholder>
              <w:docPart w:val="A667F59D20CF443BBE4E9E8FDE4AD28B"/>
            </w:placeholder>
          </w:sdtPr>
          <w:sdtEndPr/>
          <w:sdtContent>
            <w:tc>
              <w:tcPr>
                <w:tcW w:w="9060" w:type="dxa"/>
                <w:gridSpan w:val="2"/>
                <w:tcBorders>
                  <w:bottom w:val="single" w:sz="4" w:space="0" w:color="auto"/>
                </w:tcBorders>
                <w:vAlign w:val="bottom"/>
              </w:tcPr>
              <w:p w14:paraId="797750EE" w14:textId="77777777" w:rsidR="009B3C56" w:rsidRDefault="00205666" w:rsidP="00205666">
                <w:pPr>
                  <w:pStyle w:val="Obrazac"/>
                  <w:jc w:val="left"/>
                </w:pPr>
                <w:r>
                  <w:t xml:space="preserve"> </w:t>
                </w:r>
              </w:p>
            </w:tc>
          </w:sdtContent>
        </w:sdt>
      </w:tr>
      <w:tr w:rsidR="00205666" w14:paraId="3E4E25EA" w14:textId="77777777" w:rsidTr="00205666">
        <w:trPr>
          <w:trHeight w:val="397"/>
        </w:trPr>
        <w:sdt>
          <w:sdtPr>
            <w:id w:val="-549766995"/>
            <w:placeholder>
              <w:docPart w:val="0AC3BFCB9AB14A2994C0C608B8A03E8A"/>
            </w:placeholder>
          </w:sdtPr>
          <w:sdtEndPr/>
          <w:sdtContent>
            <w:tc>
              <w:tcPr>
                <w:tcW w:w="9060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  <w:p w14:paraId="5760F970" w14:textId="77777777" w:rsidR="00205666" w:rsidRDefault="00205666" w:rsidP="00205666">
                <w:pPr>
                  <w:pStyle w:val="Obrazac"/>
                  <w:jc w:val="left"/>
                </w:pPr>
                <w:r>
                  <w:t xml:space="preserve"> </w:t>
                </w:r>
              </w:p>
            </w:tc>
          </w:sdtContent>
        </w:sdt>
      </w:tr>
      <w:tr w:rsidR="00205666" w14:paraId="4E0C1BE0" w14:textId="77777777" w:rsidTr="00205666">
        <w:trPr>
          <w:trHeight w:val="397"/>
        </w:trPr>
        <w:sdt>
          <w:sdtPr>
            <w:id w:val="297501016"/>
            <w:placeholder>
              <w:docPart w:val="A083BB4C56CB44619F9CD9A8BAB7A25F"/>
            </w:placeholder>
          </w:sdtPr>
          <w:sdtEndPr/>
          <w:sdtContent>
            <w:tc>
              <w:tcPr>
                <w:tcW w:w="9060" w:type="dxa"/>
                <w:gridSpan w:val="2"/>
                <w:tcBorders>
                  <w:top w:val="single" w:sz="4" w:space="0" w:color="auto"/>
                </w:tcBorders>
                <w:vAlign w:val="bottom"/>
              </w:tcPr>
              <w:p w14:paraId="57114EE2" w14:textId="77777777" w:rsidR="00205666" w:rsidRDefault="00205666" w:rsidP="00205666">
                <w:pPr>
                  <w:pStyle w:val="Obrazac"/>
                  <w:jc w:val="left"/>
                </w:pPr>
                <w:r>
                  <w:t xml:space="preserve"> </w:t>
                </w:r>
              </w:p>
            </w:tc>
          </w:sdtContent>
        </w:sdt>
      </w:tr>
    </w:tbl>
    <w:p w14:paraId="4196502B" w14:textId="77777777" w:rsidR="00A70551" w:rsidRPr="000316D6" w:rsidRDefault="00A70551" w:rsidP="000316D6">
      <w:pPr>
        <w:pStyle w:val="Obrazac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4"/>
        <w:gridCol w:w="1514"/>
        <w:gridCol w:w="2972"/>
        <w:gridCol w:w="3820"/>
      </w:tblGrid>
      <w:tr w:rsidR="00321F5B" w:rsidRPr="000316D6" w14:paraId="4D9FB161" w14:textId="77777777" w:rsidTr="00F978EF">
        <w:trPr>
          <w:trHeight w:val="340"/>
        </w:trPr>
        <w:tc>
          <w:tcPr>
            <w:tcW w:w="754" w:type="dxa"/>
            <w:vAlign w:val="bottom"/>
          </w:tcPr>
          <w:p w14:paraId="3E8E5BC3" w14:textId="77777777" w:rsidR="00321F5B" w:rsidRPr="000316D6" w:rsidRDefault="00321F5B" w:rsidP="00F978EF">
            <w:pPr>
              <w:pStyle w:val="Obrazac"/>
              <w:ind w:left="-108"/>
              <w:jc w:val="left"/>
              <w:rPr>
                <w:b/>
              </w:rPr>
            </w:pPr>
            <w:r w:rsidRPr="000316D6">
              <w:rPr>
                <w:b/>
              </w:rPr>
              <w:t>Osijek,</w:t>
            </w:r>
          </w:p>
        </w:tc>
        <w:sdt>
          <w:sdtPr>
            <w:rPr>
              <w:b/>
            </w:rPr>
            <w:id w:val="-2086835653"/>
            <w:placeholder>
              <w:docPart w:val="972C6C7F8A594F71A8A80EF54773DEBB"/>
            </w:placeholder>
            <w:date>
              <w:dateFormat w:val="d.M.yyyy."/>
              <w:lid w:val="hr-HR"/>
              <w:storeMappedDataAs w:val="dateTime"/>
              <w:calendar w:val="gregorian"/>
            </w:date>
          </w:sdtPr>
          <w:sdtEndPr/>
          <w:sdtContent>
            <w:tc>
              <w:tcPr>
                <w:tcW w:w="1514" w:type="dxa"/>
                <w:tcBorders>
                  <w:bottom w:val="single" w:sz="4" w:space="0" w:color="auto"/>
                </w:tcBorders>
                <w:vAlign w:val="bottom"/>
              </w:tcPr>
              <w:p w14:paraId="76630F05" w14:textId="77777777" w:rsidR="00321F5B" w:rsidRPr="000316D6" w:rsidRDefault="0002226C" w:rsidP="000316D6">
                <w:pPr>
                  <w:pStyle w:val="Obrazac"/>
                  <w:rPr>
                    <w:b/>
                  </w:rPr>
                </w:pPr>
                <w:r>
                  <w:rPr>
                    <w:b/>
                  </w:rPr>
                  <w:t xml:space="preserve"> </w:t>
                </w:r>
              </w:p>
            </w:tc>
          </w:sdtContent>
        </w:sdt>
        <w:tc>
          <w:tcPr>
            <w:tcW w:w="2972" w:type="dxa"/>
          </w:tcPr>
          <w:p w14:paraId="51442216" w14:textId="77777777" w:rsidR="00321F5B" w:rsidRPr="000316D6" w:rsidRDefault="00321F5B" w:rsidP="000316D6">
            <w:pPr>
              <w:pStyle w:val="Obrazac"/>
              <w:rPr>
                <w:b/>
              </w:rPr>
            </w:pPr>
          </w:p>
        </w:tc>
        <w:tc>
          <w:tcPr>
            <w:tcW w:w="3820" w:type="dxa"/>
            <w:vAlign w:val="bottom"/>
          </w:tcPr>
          <w:p w14:paraId="3DDC75CB" w14:textId="77777777" w:rsidR="00321F5B" w:rsidRPr="000316D6" w:rsidRDefault="00DD73E2" w:rsidP="000316D6">
            <w:pPr>
              <w:pStyle w:val="Obrazac"/>
              <w:rPr>
                <w:b/>
              </w:rPr>
            </w:pPr>
            <w:sdt>
              <w:sdtPr>
                <w:rPr>
                  <w:b/>
                </w:rPr>
                <w:id w:val="861021710"/>
                <w:placeholder>
                  <w:docPart w:val="D9280F57B01C46BF997CD935A782F84B"/>
                </w:placeholder>
                <w:showingPlcHdr/>
                <w:dropDownList>
                  <w:listItem w:value="Choose an item."/>
                  <w:listItem w:displayText="Pristupnik" w:value="Pristupnik"/>
                  <w:listItem w:displayText="Pristupnica" w:value="Pristupnica"/>
                </w:dropDownList>
              </w:sdtPr>
              <w:sdtEndPr/>
              <w:sdtContent>
                <w:r w:rsidR="00F657C5" w:rsidRPr="000316D6">
                  <w:rPr>
                    <w:b/>
                  </w:rPr>
                  <w:t>Pristupnik/ica</w:t>
                </w:r>
              </w:sdtContent>
            </w:sdt>
            <w:r w:rsidR="00321F5B" w:rsidRPr="000316D6">
              <w:rPr>
                <w:b/>
              </w:rPr>
              <w:t>:</w:t>
            </w:r>
          </w:p>
        </w:tc>
      </w:tr>
      <w:tr w:rsidR="00321F5B" w:rsidRPr="000316D6" w14:paraId="1A7777A6" w14:textId="77777777" w:rsidTr="00F978EF">
        <w:trPr>
          <w:trHeight w:val="680"/>
        </w:trPr>
        <w:tc>
          <w:tcPr>
            <w:tcW w:w="754" w:type="dxa"/>
          </w:tcPr>
          <w:p w14:paraId="0264BEC4" w14:textId="77777777" w:rsidR="00321F5B" w:rsidRPr="000316D6" w:rsidRDefault="00321F5B" w:rsidP="000316D6">
            <w:pPr>
              <w:pStyle w:val="Obrazac"/>
              <w:rPr>
                <w:b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</w:tcPr>
          <w:p w14:paraId="6DF72796" w14:textId="77777777" w:rsidR="00321F5B" w:rsidRPr="000316D6" w:rsidRDefault="00321F5B" w:rsidP="000316D6">
            <w:pPr>
              <w:pStyle w:val="Obrazac"/>
              <w:rPr>
                <w:b/>
              </w:rPr>
            </w:pPr>
          </w:p>
        </w:tc>
        <w:tc>
          <w:tcPr>
            <w:tcW w:w="2972" w:type="dxa"/>
          </w:tcPr>
          <w:p w14:paraId="3DB6A326" w14:textId="77777777" w:rsidR="00321F5B" w:rsidRPr="000316D6" w:rsidRDefault="00321F5B" w:rsidP="000316D6">
            <w:pPr>
              <w:pStyle w:val="Obrazac"/>
              <w:rPr>
                <w:b/>
              </w:rPr>
            </w:pPr>
          </w:p>
        </w:tc>
        <w:tc>
          <w:tcPr>
            <w:tcW w:w="3820" w:type="dxa"/>
            <w:tcBorders>
              <w:bottom w:val="single" w:sz="4" w:space="0" w:color="auto"/>
            </w:tcBorders>
          </w:tcPr>
          <w:p w14:paraId="229DCABD" w14:textId="77777777" w:rsidR="00321F5B" w:rsidRPr="000316D6" w:rsidRDefault="00321F5B" w:rsidP="000316D6">
            <w:pPr>
              <w:pStyle w:val="Obrazac"/>
              <w:rPr>
                <w:b/>
              </w:rPr>
            </w:pPr>
          </w:p>
        </w:tc>
      </w:tr>
      <w:tr w:rsidR="00321F5B" w:rsidRPr="000316D6" w14:paraId="43DB2B0A" w14:textId="77777777" w:rsidTr="00F978EF">
        <w:tc>
          <w:tcPr>
            <w:tcW w:w="754" w:type="dxa"/>
          </w:tcPr>
          <w:p w14:paraId="7435DD9D" w14:textId="77777777" w:rsidR="00321F5B" w:rsidRPr="000316D6" w:rsidRDefault="00321F5B" w:rsidP="000316D6">
            <w:pPr>
              <w:pStyle w:val="Obrazac"/>
            </w:pPr>
          </w:p>
        </w:tc>
        <w:tc>
          <w:tcPr>
            <w:tcW w:w="1514" w:type="dxa"/>
          </w:tcPr>
          <w:p w14:paraId="5183C6B9" w14:textId="77777777" w:rsidR="00321F5B" w:rsidRPr="000316D6" w:rsidRDefault="00321F5B" w:rsidP="000316D6">
            <w:pPr>
              <w:pStyle w:val="Obrazac"/>
            </w:pPr>
          </w:p>
        </w:tc>
        <w:tc>
          <w:tcPr>
            <w:tcW w:w="2972" w:type="dxa"/>
          </w:tcPr>
          <w:p w14:paraId="476B7642" w14:textId="77777777" w:rsidR="00321F5B" w:rsidRPr="000316D6" w:rsidRDefault="00321F5B" w:rsidP="000316D6">
            <w:pPr>
              <w:pStyle w:val="Obrazac"/>
            </w:pPr>
          </w:p>
        </w:tc>
        <w:tc>
          <w:tcPr>
            <w:tcW w:w="3820" w:type="dxa"/>
            <w:tcBorders>
              <w:top w:val="single" w:sz="4" w:space="0" w:color="auto"/>
            </w:tcBorders>
          </w:tcPr>
          <w:p w14:paraId="00A48DA9" w14:textId="77777777" w:rsidR="00321F5B" w:rsidRPr="000316D6" w:rsidRDefault="00205666" w:rsidP="000316D6">
            <w:pPr>
              <w:pStyle w:val="Obrazac"/>
            </w:pPr>
            <w:r w:rsidRPr="000316D6">
              <w:rPr>
                <w:sz w:val="20"/>
              </w:rPr>
              <w:t>(potpis)</w:t>
            </w:r>
          </w:p>
        </w:tc>
      </w:tr>
      <w:tr w:rsidR="000316D6" w:rsidRPr="000316D6" w14:paraId="145F21A4" w14:textId="77777777" w:rsidTr="00F978EF">
        <w:trPr>
          <w:trHeight w:val="340"/>
        </w:trPr>
        <w:tc>
          <w:tcPr>
            <w:tcW w:w="754" w:type="dxa"/>
          </w:tcPr>
          <w:p w14:paraId="4A0F03A3" w14:textId="77777777" w:rsidR="000316D6" w:rsidRPr="000316D6" w:rsidRDefault="000316D6" w:rsidP="000316D6">
            <w:pPr>
              <w:pStyle w:val="Obrazac"/>
            </w:pPr>
          </w:p>
        </w:tc>
        <w:tc>
          <w:tcPr>
            <w:tcW w:w="1514" w:type="dxa"/>
          </w:tcPr>
          <w:p w14:paraId="3D0B63D3" w14:textId="77777777" w:rsidR="000316D6" w:rsidRPr="000316D6" w:rsidRDefault="000316D6" w:rsidP="000316D6">
            <w:pPr>
              <w:pStyle w:val="Obrazac"/>
            </w:pPr>
          </w:p>
        </w:tc>
        <w:tc>
          <w:tcPr>
            <w:tcW w:w="2972" w:type="dxa"/>
          </w:tcPr>
          <w:p w14:paraId="790166CC" w14:textId="77777777" w:rsidR="000316D6" w:rsidRPr="000316D6" w:rsidRDefault="000316D6" w:rsidP="000316D6">
            <w:pPr>
              <w:pStyle w:val="Obrazac"/>
            </w:pPr>
          </w:p>
        </w:tc>
        <w:tc>
          <w:tcPr>
            <w:tcW w:w="3820" w:type="dxa"/>
          </w:tcPr>
          <w:p w14:paraId="45D19572" w14:textId="77777777" w:rsidR="000316D6" w:rsidRPr="000316D6" w:rsidRDefault="000316D6" w:rsidP="000316D6">
            <w:pPr>
              <w:pStyle w:val="Obrazac"/>
            </w:pPr>
          </w:p>
        </w:tc>
      </w:tr>
      <w:tr w:rsidR="000316D6" w:rsidRPr="000316D6" w14:paraId="33285F8D" w14:textId="77777777" w:rsidTr="00F978EF">
        <w:tc>
          <w:tcPr>
            <w:tcW w:w="754" w:type="dxa"/>
          </w:tcPr>
          <w:p w14:paraId="209A4149" w14:textId="77777777" w:rsidR="000316D6" w:rsidRPr="000316D6" w:rsidRDefault="000316D6" w:rsidP="000316D6">
            <w:pPr>
              <w:pStyle w:val="Obrazac"/>
            </w:pPr>
          </w:p>
        </w:tc>
        <w:tc>
          <w:tcPr>
            <w:tcW w:w="1514" w:type="dxa"/>
          </w:tcPr>
          <w:p w14:paraId="58C7438B" w14:textId="77777777" w:rsidR="000316D6" w:rsidRPr="000316D6" w:rsidRDefault="000316D6" w:rsidP="000316D6">
            <w:pPr>
              <w:pStyle w:val="Obrazac"/>
            </w:pPr>
          </w:p>
        </w:tc>
        <w:tc>
          <w:tcPr>
            <w:tcW w:w="2972" w:type="dxa"/>
          </w:tcPr>
          <w:p w14:paraId="6F7703E9" w14:textId="77777777" w:rsidR="000316D6" w:rsidRPr="000316D6" w:rsidRDefault="000316D6" w:rsidP="000316D6">
            <w:pPr>
              <w:pStyle w:val="Obrazac"/>
            </w:pPr>
          </w:p>
        </w:tc>
        <w:tc>
          <w:tcPr>
            <w:tcW w:w="3820" w:type="dxa"/>
          </w:tcPr>
          <w:sdt>
            <w:sdtPr>
              <w:rPr>
                <w:b/>
              </w:rPr>
              <w:id w:val="2010484556"/>
              <w:placeholder>
                <w:docPart w:val="F9361022B0AA4BA2961130C18AEC3684"/>
              </w:placeholder>
              <w:showingPlcHdr/>
              <w:dropDownList>
                <w:listItem w:value="Choose an item."/>
                <w:listItem w:displayText="Odobrio mentor:" w:value="Odobrio mentor:"/>
                <w:listItem w:displayText="Odobrila mentorica:" w:value="Odobrila mentorica:"/>
              </w:dropDownList>
            </w:sdtPr>
            <w:sdtEndPr/>
            <w:sdtContent>
              <w:p w14:paraId="43DDE85F" w14:textId="77777777" w:rsidR="000316D6" w:rsidRPr="009B3C56" w:rsidRDefault="009B3C56" w:rsidP="009B3C56">
                <w:pPr>
                  <w:pStyle w:val="Obrazac"/>
                  <w:rPr>
                    <w:b/>
                  </w:rPr>
                </w:pPr>
                <w:r w:rsidRPr="000316D6">
                  <w:rPr>
                    <w:b/>
                  </w:rPr>
                  <w:t>Odobrio/odobrila mentor/mentorica:</w:t>
                </w:r>
              </w:p>
            </w:sdtContent>
          </w:sdt>
        </w:tc>
      </w:tr>
      <w:tr w:rsidR="000316D6" w:rsidRPr="000316D6" w14:paraId="657B61A7" w14:textId="77777777" w:rsidTr="00F978EF">
        <w:trPr>
          <w:trHeight w:val="680"/>
        </w:trPr>
        <w:tc>
          <w:tcPr>
            <w:tcW w:w="754" w:type="dxa"/>
          </w:tcPr>
          <w:p w14:paraId="2EE6724D" w14:textId="77777777" w:rsidR="000316D6" w:rsidRPr="000316D6" w:rsidRDefault="000316D6" w:rsidP="000316D6">
            <w:pPr>
              <w:pStyle w:val="Obrazac"/>
            </w:pPr>
          </w:p>
        </w:tc>
        <w:tc>
          <w:tcPr>
            <w:tcW w:w="1514" w:type="dxa"/>
          </w:tcPr>
          <w:p w14:paraId="59BBB1CA" w14:textId="77777777" w:rsidR="000316D6" w:rsidRPr="000316D6" w:rsidRDefault="000316D6" w:rsidP="000316D6">
            <w:pPr>
              <w:pStyle w:val="Obrazac"/>
            </w:pPr>
          </w:p>
        </w:tc>
        <w:tc>
          <w:tcPr>
            <w:tcW w:w="2972" w:type="dxa"/>
          </w:tcPr>
          <w:p w14:paraId="10A0669B" w14:textId="77777777" w:rsidR="000316D6" w:rsidRPr="000316D6" w:rsidRDefault="000316D6" w:rsidP="000316D6">
            <w:pPr>
              <w:pStyle w:val="Obrazac"/>
            </w:pPr>
          </w:p>
        </w:tc>
        <w:tc>
          <w:tcPr>
            <w:tcW w:w="3820" w:type="dxa"/>
            <w:tcBorders>
              <w:bottom w:val="single" w:sz="4" w:space="0" w:color="auto"/>
            </w:tcBorders>
          </w:tcPr>
          <w:p w14:paraId="748D0213" w14:textId="77777777" w:rsidR="000316D6" w:rsidRDefault="000316D6" w:rsidP="000316D6">
            <w:pPr>
              <w:pStyle w:val="Obrazac"/>
            </w:pPr>
          </w:p>
          <w:p w14:paraId="609594D4" w14:textId="77777777" w:rsidR="00F61EFB" w:rsidRPr="000316D6" w:rsidRDefault="00F61EFB" w:rsidP="000316D6">
            <w:pPr>
              <w:pStyle w:val="Obrazac"/>
            </w:pPr>
          </w:p>
        </w:tc>
      </w:tr>
      <w:tr w:rsidR="009B3C56" w:rsidRPr="000316D6" w14:paraId="32A51F40" w14:textId="77777777" w:rsidTr="00F978EF">
        <w:tc>
          <w:tcPr>
            <w:tcW w:w="754" w:type="dxa"/>
          </w:tcPr>
          <w:p w14:paraId="495E3F4D" w14:textId="77777777" w:rsidR="009B3C56" w:rsidRPr="000316D6" w:rsidRDefault="009B3C56" w:rsidP="000316D6">
            <w:pPr>
              <w:pStyle w:val="Obrazac"/>
            </w:pPr>
          </w:p>
        </w:tc>
        <w:tc>
          <w:tcPr>
            <w:tcW w:w="1514" w:type="dxa"/>
          </w:tcPr>
          <w:p w14:paraId="3FAF3B93" w14:textId="77777777" w:rsidR="009B3C56" w:rsidRPr="000316D6" w:rsidRDefault="009B3C56" w:rsidP="000316D6">
            <w:pPr>
              <w:pStyle w:val="Obrazac"/>
            </w:pPr>
          </w:p>
        </w:tc>
        <w:tc>
          <w:tcPr>
            <w:tcW w:w="2972" w:type="dxa"/>
          </w:tcPr>
          <w:p w14:paraId="408D3EA2" w14:textId="77777777" w:rsidR="009B3C56" w:rsidRPr="000316D6" w:rsidRDefault="009B3C56" w:rsidP="000316D6">
            <w:pPr>
              <w:pStyle w:val="Obrazac"/>
            </w:pPr>
          </w:p>
        </w:tc>
        <w:tc>
          <w:tcPr>
            <w:tcW w:w="3820" w:type="dxa"/>
            <w:tcBorders>
              <w:top w:val="single" w:sz="4" w:space="0" w:color="auto"/>
            </w:tcBorders>
          </w:tcPr>
          <w:p w14:paraId="05A8AA97" w14:textId="77777777" w:rsidR="009B3C56" w:rsidRPr="000316D6" w:rsidRDefault="009B3C56" w:rsidP="000316D6">
            <w:pPr>
              <w:pStyle w:val="Obrazac"/>
            </w:pPr>
            <w:r w:rsidRPr="000316D6">
              <w:rPr>
                <w:sz w:val="20"/>
              </w:rPr>
              <w:t>(potpis)</w:t>
            </w:r>
          </w:p>
        </w:tc>
      </w:tr>
    </w:tbl>
    <w:p w14:paraId="03AC9D2A" w14:textId="77777777" w:rsidR="00321F5B" w:rsidRPr="00B81DC2" w:rsidRDefault="00321F5B" w:rsidP="00F61EFB">
      <w:pPr>
        <w:jc w:val="both"/>
        <w:rPr>
          <w:rFonts w:ascii="Arial Narrow" w:hAnsi="Arial Narrow" w:cs="Arial Narrow"/>
          <w:b/>
          <w:bCs/>
          <w:lang w:val="hr-HR"/>
        </w:rPr>
      </w:pPr>
    </w:p>
    <w:sectPr w:rsidR="00321F5B" w:rsidRPr="00B81DC2" w:rsidSect="00F61EFB">
      <w:headerReference w:type="default" r:id="rId10"/>
      <w:pgSz w:w="11906" w:h="16838"/>
      <w:pgMar w:top="1418" w:right="1418" w:bottom="284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598ED" w14:textId="77777777" w:rsidR="00D75FEE" w:rsidRDefault="00D75FEE" w:rsidP="00792270">
      <w:r>
        <w:separator/>
      </w:r>
    </w:p>
  </w:endnote>
  <w:endnote w:type="continuationSeparator" w:id="0">
    <w:p w14:paraId="747159D2" w14:textId="77777777" w:rsidR="00D75FEE" w:rsidRDefault="00D75FEE" w:rsidP="00792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60F9B" w14:textId="77777777" w:rsidR="00D75FEE" w:rsidRDefault="00D75FEE" w:rsidP="00792270">
      <w:r>
        <w:separator/>
      </w:r>
    </w:p>
  </w:footnote>
  <w:footnote w:type="continuationSeparator" w:id="0">
    <w:p w14:paraId="66FBDA00" w14:textId="77777777" w:rsidR="00D75FEE" w:rsidRDefault="00D75FEE" w:rsidP="007922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5955"/>
      <w:gridCol w:w="1557"/>
      <w:gridCol w:w="1558"/>
    </w:tblGrid>
    <w:tr w:rsidR="001F459E" w:rsidRPr="008D6CAC" w14:paraId="5CF9D67B" w14:textId="77777777" w:rsidTr="001F459E">
      <w:trPr>
        <w:cantSplit/>
        <w:trHeight w:val="567"/>
        <w:jc w:val="center"/>
      </w:trPr>
      <w:tc>
        <w:tcPr>
          <w:tcW w:w="5955" w:type="dxa"/>
          <w:vMerge w:val="restart"/>
          <w:vAlign w:val="center"/>
        </w:tcPr>
        <w:p w14:paraId="14E28282" w14:textId="77777777" w:rsidR="001F459E" w:rsidRPr="008D6CAC" w:rsidRDefault="001F459E" w:rsidP="001F459E">
          <w:pPr>
            <w:pStyle w:val="Obrazac"/>
            <w:rPr>
              <w:sz w:val="18"/>
              <w:szCs w:val="18"/>
            </w:rPr>
          </w:pPr>
          <w:r>
            <w:rPr>
              <w:noProof/>
              <w:sz w:val="18"/>
              <w:szCs w:val="18"/>
            </w:rPr>
            <w:drawing>
              <wp:inline distT="0" distB="0" distL="0" distR="0" wp14:anchorId="24C4DC5B" wp14:editId="2F4662D5">
                <wp:extent cx="3644780" cy="5040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GRAFOS Logotip_Hr En_Horizontalni_Primarni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44780" cy="50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15" w:type="dxa"/>
          <w:gridSpan w:val="2"/>
          <w:vAlign w:val="center"/>
        </w:tcPr>
        <w:p w14:paraId="50B57943" w14:textId="77777777" w:rsidR="001F459E" w:rsidRPr="008D6CAC" w:rsidRDefault="001F459E" w:rsidP="001F459E">
          <w:pPr>
            <w:pStyle w:val="Obrazac"/>
            <w:rPr>
              <w:b/>
              <w:sz w:val="18"/>
              <w:szCs w:val="18"/>
            </w:rPr>
          </w:pPr>
          <w:r w:rsidRPr="000316D6">
            <w:rPr>
              <w:b/>
              <w:sz w:val="22"/>
              <w:szCs w:val="18"/>
            </w:rPr>
            <w:t>Zahtjev za dodjelu novog predmeta ili produljenje završnog rada</w:t>
          </w:r>
        </w:p>
      </w:tc>
    </w:tr>
    <w:tr w:rsidR="001F459E" w:rsidRPr="008D6CAC" w14:paraId="2CD4B5D7" w14:textId="77777777" w:rsidTr="001F459E">
      <w:trPr>
        <w:cantSplit/>
        <w:trHeight w:val="363"/>
        <w:jc w:val="center"/>
      </w:trPr>
      <w:tc>
        <w:tcPr>
          <w:tcW w:w="5955" w:type="dxa"/>
          <w:vMerge/>
          <w:vAlign w:val="center"/>
        </w:tcPr>
        <w:p w14:paraId="77A61009" w14:textId="77777777" w:rsidR="001F459E" w:rsidRPr="008D6CAC" w:rsidRDefault="001F459E" w:rsidP="001F459E">
          <w:pPr>
            <w:pStyle w:val="Obrazac"/>
            <w:rPr>
              <w:color w:val="FF0000"/>
              <w:sz w:val="18"/>
              <w:szCs w:val="18"/>
            </w:rPr>
          </w:pPr>
        </w:p>
      </w:tc>
      <w:tc>
        <w:tcPr>
          <w:tcW w:w="1557" w:type="dxa"/>
          <w:vAlign w:val="center"/>
        </w:tcPr>
        <w:p w14:paraId="38C223EE" w14:textId="77777777" w:rsidR="001F459E" w:rsidRPr="008D6CAC" w:rsidRDefault="001F459E" w:rsidP="001F459E">
          <w:pPr>
            <w:pStyle w:val="Obrazac"/>
            <w:rPr>
              <w:b/>
              <w:sz w:val="18"/>
              <w:szCs w:val="18"/>
            </w:rPr>
          </w:pPr>
          <w:r w:rsidRPr="008D6CAC">
            <w:rPr>
              <w:b/>
              <w:sz w:val="20"/>
              <w:szCs w:val="18"/>
            </w:rPr>
            <w:t>OB-7-10-</w:t>
          </w:r>
          <w:r>
            <w:rPr>
              <w:b/>
              <w:sz w:val="20"/>
              <w:szCs w:val="18"/>
            </w:rPr>
            <w:t>6</w:t>
          </w:r>
        </w:p>
      </w:tc>
      <w:tc>
        <w:tcPr>
          <w:tcW w:w="1558" w:type="dxa"/>
          <w:vAlign w:val="center"/>
        </w:tcPr>
        <w:p w14:paraId="0AE92247" w14:textId="77777777" w:rsidR="001F459E" w:rsidRPr="008D6CAC" w:rsidRDefault="001F459E" w:rsidP="001F459E">
          <w:pPr>
            <w:pStyle w:val="Obrazac"/>
            <w:rPr>
              <w:sz w:val="18"/>
              <w:szCs w:val="18"/>
            </w:rPr>
          </w:pPr>
          <w:r w:rsidRPr="008D6CAC">
            <w:rPr>
              <w:sz w:val="20"/>
              <w:szCs w:val="18"/>
            </w:rPr>
            <w:t xml:space="preserve">Stranica </w:t>
          </w:r>
          <w:r w:rsidRPr="008D6CAC">
            <w:rPr>
              <w:rStyle w:val="PageNumber"/>
              <w:sz w:val="20"/>
              <w:szCs w:val="18"/>
            </w:rPr>
            <w:fldChar w:fldCharType="begin"/>
          </w:r>
          <w:r w:rsidRPr="008D6CAC">
            <w:rPr>
              <w:rStyle w:val="PageNumber"/>
              <w:sz w:val="20"/>
              <w:szCs w:val="18"/>
            </w:rPr>
            <w:instrText xml:space="preserve"> PAGE </w:instrText>
          </w:r>
          <w:r w:rsidRPr="008D6CAC">
            <w:rPr>
              <w:rStyle w:val="PageNumber"/>
              <w:sz w:val="20"/>
              <w:szCs w:val="18"/>
            </w:rPr>
            <w:fldChar w:fldCharType="separate"/>
          </w:r>
          <w:r>
            <w:rPr>
              <w:rStyle w:val="PageNumber"/>
              <w:noProof/>
              <w:sz w:val="20"/>
              <w:szCs w:val="18"/>
            </w:rPr>
            <w:t>1</w:t>
          </w:r>
          <w:r w:rsidRPr="008D6CAC">
            <w:rPr>
              <w:rStyle w:val="PageNumber"/>
              <w:sz w:val="20"/>
              <w:szCs w:val="18"/>
            </w:rPr>
            <w:fldChar w:fldCharType="end"/>
          </w:r>
          <w:r w:rsidRPr="008D6CAC">
            <w:rPr>
              <w:rStyle w:val="PageNumber"/>
              <w:sz w:val="20"/>
              <w:szCs w:val="18"/>
            </w:rPr>
            <w:t>/</w:t>
          </w:r>
          <w:r w:rsidRPr="008D6CAC">
            <w:rPr>
              <w:rStyle w:val="PageNumber"/>
              <w:sz w:val="20"/>
              <w:szCs w:val="18"/>
            </w:rPr>
            <w:fldChar w:fldCharType="begin"/>
          </w:r>
          <w:r w:rsidRPr="008D6CAC">
            <w:rPr>
              <w:rStyle w:val="PageNumber"/>
              <w:sz w:val="20"/>
              <w:szCs w:val="18"/>
            </w:rPr>
            <w:instrText xml:space="preserve"> NUMPAGES </w:instrText>
          </w:r>
          <w:r w:rsidRPr="008D6CAC">
            <w:rPr>
              <w:rStyle w:val="PageNumber"/>
              <w:sz w:val="20"/>
              <w:szCs w:val="18"/>
            </w:rPr>
            <w:fldChar w:fldCharType="separate"/>
          </w:r>
          <w:r>
            <w:rPr>
              <w:rStyle w:val="PageNumber"/>
              <w:noProof/>
              <w:sz w:val="20"/>
              <w:szCs w:val="18"/>
            </w:rPr>
            <w:t>1</w:t>
          </w:r>
          <w:r w:rsidRPr="008D6CAC">
            <w:rPr>
              <w:rStyle w:val="PageNumber"/>
              <w:sz w:val="20"/>
              <w:szCs w:val="18"/>
            </w:rPr>
            <w:fldChar w:fldCharType="end"/>
          </w:r>
        </w:p>
      </w:tc>
    </w:tr>
  </w:tbl>
  <w:p w14:paraId="7750CDD9" w14:textId="77777777" w:rsidR="00792270" w:rsidRPr="008D6CAC" w:rsidRDefault="00792270" w:rsidP="00173B7C">
    <w:pPr>
      <w:pStyle w:val="Obrazac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IzNDU0Mzc1NzA0NjJS0lEKTi0uzszPAykwrAUA6sovsiwAAAA="/>
  </w:docVars>
  <w:rsids>
    <w:rsidRoot w:val="00D75FEE"/>
    <w:rsid w:val="0002226C"/>
    <w:rsid w:val="000316D6"/>
    <w:rsid w:val="00031F7D"/>
    <w:rsid w:val="0005053E"/>
    <w:rsid w:val="000675E0"/>
    <w:rsid w:val="000B0589"/>
    <w:rsid w:val="000B5547"/>
    <w:rsid w:val="000C310C"/>
    <w:rsid w:val="000C45C0"/>
    <w:rsid w:val="001258B0"/>
    <w:rsid w:val="00173B7C"/>
    <w:rsid w:val="00197276"/>
    <w:rsid w:val="001C2F1E"/>
    <w:rsid w:val="001D3E98"/>
    <w:rsid w:val="001F459E"/>
    <w:rsid w:val="00205666"/>
    <w:rsid w:val="0025449E"/>
    <w:rsid w:val="002716AC"/>
    <w:rsid w:val="00272500"/>
    <w:rsid w:val="002D64C5"/>
    <w:rsid w:val="002F244B"/>
    <w:rsid w:val="002F2CD3"/>
    <w:rsid w:val="00302376"/>
    <w:rsid w:val="00320383"/>
    <w:rsid w:val="00320680"/>
    <w:rsid w:val="00321F5B"/>
    <w:rsid w:val="0032434C"/>
    <w:rsid w:val="0038489B"/>
    <w:rsid w:val="003A2074"/>
    <w:rsid w:val="003D20A4"/>
    <w:rsid w:val="00405C6D"/>
    <w:rsid w:val="0044385A"/>
    <w:rsid w:val="00444E8A"/>
    <w:rsid w:val="00472F3C"/>
    <w:rsid w:val="004C3AF2"/>
    <w:rsid w:val="005748C1"/>
    <w:rsid w:val="005B187E"/>
    <w:rsid w:val="005C03CA"/>
    <w:rsid w:val="006144E1"/>
    <w:rsid w:val="006A0E2D"/>
    <w:rsid w:val="006B20AE"/>
    <w:rsid w:val="006C05AB"/>
    <w:rsid w:val="00701155"/>
    <w:rsid w:val="00701B69"/>
    <w:rsid w:val="00710B63"/>
    <w:rsid w:val="007249E6"/>
    <w:rsid w:val="00744D88"/>
    <w:rsid w:val="00792270"/>
    <w:rsid w:val="008346AB"/>
    <w:rsid w:val="00840C1F"/>
    <w:rsid w:val="008649EE"/>
    <w:rsid w:val="008A301B"/>
    <w:rsid w:val="008D27BD"/>
    <w:rsid w:val="008D6CAC"/>
    <w:rsid w:val="009128E4"/>
    <w:rsid w:val="00914EDD"/>
    <w:rsid w:val="009B3C56"/>
    <w:rsid w:val="00A11A9F"/>
    <w:rsid w:val="00A262C4"/>
    <w:rsid w:val="00A5307B"/>
    <w:rsid w:val="00A54E2D"/>
    <w:rsid w:val="00A70551"/>
    <w:rsid w:val="00A97BC0"/>
    <w:rsid w:val="00AA719E"/>
    <w:rsid w:val="00AD018B"/>
    <w:rsid w:val="00B233C2"/>
    <w:rsid w:val="00B33422"/>
    <w:rsid w:val="00B40F7D"/>
    <w:rsid w:val="00B73754"/>
    <w:rsid w:val="00B81DC2"/>
    <w:rsid w:val="00B84E48"/>
    <w:rsid w:val="00BE2F1D"/>
    <w:rsid w:val="00C21A71"/>
    <w:rsid w:val="00C23D92"/>
    <w:rsid w:val="00C24B1E"/>
    <w:rsid w:val="00C74032"/>
    <w:rsid w:val="00C82A11"/>
    <w:rsid w:val="00CC1809"/>
    <w:rsid w:val="00D273F3"/>
    <w:rsid w:val="00D43040"/>
    <w:rsid w:val="00D566D5"/>
    <w:rsid w:val="00D741BE"/>
    <w:rsid w:val="00D75FEE"/>
    <w:rsid w:val="00D879C9"/>
    <w:rsid w:val="00DD73E2"/>
    <w:rsid w:val="00E37993"/>
    <w:rsid w:val="00EB2714"/>
    <w:rsid w:val="00EC246A"/>
    <w:rsid w:val="00EF0251"/>
    <w:rsid w:val="00F423E3"/>
    <w:rsid w:val="00F61EFB"/>
    <w:rsid w:val="00F65477"/>
    <w:rsid w:val="00F657C5"/>
    <w:rsid w:val="00F65FD1"/>
    <w:rsid w:val="00F94D67"/>
    <w:rsid w:val="00F978EF"/>
    <w:rsid w:val="00FC1F78"/>
    <w:rsid w:val="00FE537E"/>
    <w:rsid w:val="00FF7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53AE9D"/>
  <w15:chartTrackingRefBased/>
  <w15:docId w15:val="{C7246D55-BF10-4372-9D7E-391E44D9D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0F7D"/>
    <w:rPr>
      <w:sz w:val="24"/>
      <w:szCs w:val="24"/>
      <w:lang w:val="en-US"/>
    </w:rPr>
  </w:style>
  <w:style w:type="paragraph" w:styleId="Heading1">
    <w:name w:val="heading 1"/>
    <w:basedOn w:val="Normal"/>
    <w:next w:val="Normal"/>
    <w:qFormat/>
    <w:rsid w:val="00B40F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40F7D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B40F7D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locked/>
    <w:rsid w:val="00B40F7D"/>
    <w:rPr>
      <w:rFonts w:ascii="Cambria" w:hAnsi="Cambria" w:cs="Cambria"/>
      <w:b/>
      <w:bCs/>
      <w:color w:val="4F81BD"/>
      <w:sz w:val="26"/>
      <w:szCs w:val="26"/>
      <w:lang w:val="en-US" w:eastAsia="hr-HR" w:bidi="ar-SA"/>
    </w:rPr>
  </w:style>
  <w:style w:type="character" w:customStyle="1" w:styleId="Heading3Char">
    <w:name w:val="Heading 3 Char"/>
    <w:link w:val="Heading3"/>
    <w:semiHidden/>
    <w:locked/>
    <w:rsid w:val="00B40F7D"/>
    <w:rPr>
      <w:rFonts w:ascii="Cambria" w:hAnsi="Cambria" w:cs="Cambria"/>
      <w:b/>
      <w:bCs/>
      <w:color w:val="4F81BD"/>
      <w:sz w:val="24"/>
      <w:szCs w:val="24"/>
      <w:lang w:val="en-US" w:eastAsia="hr-HR" w:bidi="ar-SA"/>
    </w:rPr>
  </w:style>
  <w:style w:type="paragraph" w:styleId="Header">
    <w:name w:val="header"/>
    <w:basedOn w:val="Normal"/>
    <w:link w:val="HeaderChar"/>
    <w:rsid w:val="00B40F7D"/>
    <w:pPr>
      <w:tabs>
        <w:tab w:val="center" w:pos="4153"/>
        <w:tab w:val="right" w:pos="8306"/>
      </w:tabs>
    </w:pPr>
    <w:rPr>
      <w:lang w:eastAsia="en-US"/>
    </w:rPr>
  </w:style>
  <w:style w:type="character" w:customStyle="1" w:styleId="HeaderChar">
    <w:name w:val="Header Char"/>
    <w:link w:val="Header"/>
    <w:locked/>
    <w:rsid w:val="00B40F7D"/>
    <w:rPr>
      <w:sz w:val="24"/>
      <w:szCs w:val="24"/>
      <w:lang w:val="en-US" w:eastAsia="en-US" w:bidi="ar-SA"/>
    </w:rPr>
  </w:style>
  <w:style w:type="paragraph" w:styleId="BalloonText">
    <w:name w:val="Balloon Text"/>
    <w:basedOn w:val="Normal"/>
    <w:semiHidden/>
    <w:rsid w:val="0025449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9227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792270"/>
    <w:rPr>
      <w:sz w:val="24"/>
      <w:szCs w:val="24"/>
      <w:lang w:val="en-US"/>
    </w:rPr>
  </w:style>
  <w:style w:type="character" w:styleId="PageNumber">
    <w:name w:val="page number"/>
    <w:basedOn w:val="DefaultParagraphFont"/>
    <w:rsid w:val="00444E8A"/>
  </w:style>
  <w:style w:type="table" w:styleId="TableGrid">
    <w:name w:val="Table Grid"/>
    <w:basedOn w:val="TableNormal"/>
    <w:rsid w:val="00B84E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4E48"/>
    <w:rPr>
      <w:color w:val="808080"/>
    </w:rPr>
  </w:style>
  <w:style w:type="paragraph" w:customStyle="1" w:styleId="Obrazac">
    <w:name w:val="Obrazac"/>
    <w:basedOn w:val="Normal"/>
    <w:link w:val="ObrazacChar"/>
    <w:qFormat/>
    <w:rsid w:val="00173B7C"/>
    <w:pPr>
      <w:jc w:val="center"/>
    </w:pPr>
    <w:rPr>
      <w:rFonts w:ascii="Arial Narrow" w:hAnsi="Arial Narrow" w:cs="Arial Narrow"/>
      <w:bCs/>
      <w:lang w:val="hr-HR"/>
    </w:rPr>
  </w:style>
  <w:style w:type="character" w:customStyle="1" w:styleId="ObrazacChar">
    <w:name w:val="Obrazac Char"/>
    <w:basedOn w:val="DefaultParagraphFont"/>
    <w:link w:val="Obrazac"/>
    <w:rsid w:val="00173B7C"/>
    <w:rPr>
      <w:rFonts w:ascii="Arial Narrow" w:hAnsi="Arial Narrow" w:cs="Arial Narrow"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Sveu&#269;ili&#353;te%20J.%20J.%20S%20-%20GF\Radno%20mjesto\Nastava\Obrasci%20-%20Zavr&#353;ni%20rad\OB-7-10-6%20Zahtjev%20za%20dodjelu%20novog%20predmeta%20ili%20produljenje%20zavr&#353;nog%20rad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9E4CBACF90247AFB2DC46A0DD7138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F2D28E-9AB4-4632-8890-C8220E908CF2}"/>
      </w:docPartPr>
      <w:docPartBody>
        <w:p w:rsidR="00252B3F" w:rsidRDefault="00252B3F">
          <w:pPr>
            <w:pStyle w:val="29E4CBACF90247AFB2DC46A0DD713882"/>
          </w:pPr>
          <w:r w:rsidRPr="00F657C5">
            <w:t>SVEUČILIŠNI PR</w:t>
          </w:r>
          <w:r>
            <w:t>IJE</w:t>
          </w:r>
          <w:r w:rsidRPr="00F657C5">
            <w:t>DIPLOMSKI STUDIJ</w:t>
          </w:r>
          <w:r>
            <w:t xml:space="preserve"> GRAĐEVINARSTVO                                                           </w:t>
          </w:r>
          <w:r w:rsidRPr="00F657C5">
            <w:t>STRUČNI PR</w:t>
          </w:r>
          <w:r>
            <w:t>IJE</w:t>
          </w:r>
          <w:r w:rsidRPr="00F657C5">
            <w:t>DIPLOMSKI STUDIJ</w:t>
          </w:r>
          <w:r>
            <w:t xml:space="preserve"> GRAĐEVINARSTVO                                                                  </w:t>
          </w:r>
          <w:r w:rsidRPr="00A27F1B">
            <w:t>SVEUČILIŠNI PR</w:t>
          </w:r>
          <w:r>
            <w:t>IJE</w:t>
          </w:r>
          <w:r w:rsidRPr="00A27F1B">
            <w:t>DIPLOMSKI STUDIJ ARHITEKTURA I URBANIZAM</w:t>
          </w:r>
        </w:p>
      </w:docPartBody>
    </w:docPart>
    <w:docPart>
      <w:docPartPr>
        <w:name w:val="D4FB4C90EBB945BE8A9B6BC8FCD290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E295B6-D467-4D25-BE79-5AA095AAFEF8}"/>
      </w:docPartPr>
      <w:docPartBody>
        <w:p w:rsidR="00252B3F" w:rsidRDefault="00252B3F" w:rsidP="00252B3F">
          <w:pPr>
            <w:pStyle w:val="D4FB4C90EBB945BE8A9B6BC8FCD290782"/>
          </w:pPr>
          <w:r w:rsidRPr="00A54E2D">
            <w:rPr>
              <w:b/>
            </w:rPr>
            <w:t>Pristupnik/ica</w:t>
          </w:r>
        </w:p>
      </w:docPartBody>
    </w:docPart>
    <w:docPart>
      <w:docPartPr>
        <w:name w:val="F675E7E317794E56ADE2E2C613E7DE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7D5DEF-E8DE-4662-B59E-CBECA70D07FD}"/>
      </w:docPartPr>
      <w:docPartBody>
        <w:p w:rsidR="00252B3F" w:rsidRDefault="00252B3F">
          <w:pPr>
            <w:pStyle w:val="F675E7E317794E56ADE2E2C613E7DE94"/>
          </w:pPr>
          <w:r w:rsidRPr="004231B4">
            <w:rPr>
              <w:rStyle w:val="PlaceholderText"/>
            </w:rPr>
            <w:t>Click here to enter text.</w:t>
          </w:r>
        </w:p>
      </w:docPartBody>
    </w:docPart>
    <w:docPart>
      <w:docPartPr>
        <w:name w:val="875D23B237484880801FDCB665EC18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B732EE-7979-48A0-AE22-A001BD62CF75}"/>
      </w:docPartPr>
      <w:docPartBody>
        <w:p w:rsidR="00252B3F" w:rsidRDefault="00252B3F">
          <w:pPr>
            <w:pStyle w:val="875D23B237484880801FDCB665EC186F"/>
          </w:pPr>
          <w:r w:rsidRPr="004231B4">
            <w:rPr>
              <w:rStyle w:val="PlaceholderText"/>
            </w:rPr>
            <w:t>Click here to enter text.</w:t>
          </w:r>
        </w:p>
      </w:docPartBody>
    </w:docPart>
    <w:docPart>
      <w:docPartPr>
        <w:name w:val="E563CECF050442879891DDFBEF0ED2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CDC30-E910-4A2A-BDA1-7044C3446322}"/>
      </w:docPartPr>
      <w:docPartBody>
        <w:p w:rsidR="00252B3F" w:rsidRDefault="00252B3F">
          <w:pPr>
            <w:pStyle w:val="E563CECF050442879891DDFBEF0ED293"/>
          </w:pPr>
          <w:r w:rsidRPr="004231B4">
            <w:rPr>
              <w:rStyle w:val="PlaceholderText"/>
            </w:rPr>
            <w:t>Click here to enter text.</w:t>
          </w:r>
        </w:p>
      </w:docPartBody>
    </w:docPart>
    <w:docPart>
      <w:docPartPr>
        <w:name w:val="7909B7F4B26B4719A35D585BD8F69B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B6D91F-EF4D-4C26-9323-34CAA89FB37B}"/>
      </w:docPartPr>
      <w:docPartBody>
        <w:p w:rsidR="00252B3F" w:rsidRDefault="00252B3F">
          <w:pPr>
            <w:pStyle w:val="7909B7F4B26B4719A35D585BD8F69B04"/>
          </w:pPr>
          <w:r w:rsidRPr="004231B4">
            <w:rPr>
              <w:rStyle w:val="PlaceholderText"/>
            </w:rPr>
            <w:t>Click here to enter text.</w:t>
          </w:r>
        </w:p>
      </w:docPartBody>
    </w:docPart>
    <w:docPart>
      <w:docPartPr>
        <w:name w:val="DF4FDB3765FB427797A5B6B38586C6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2BE3F2-15C6-4493-AE7B-6834D074F16E}"/>
      </w:docPartPr>
      <w:docPartBody>
        <w:p w:rsidR="00252B3F" w:rsidRDefault="00252B3F">
          <w:pPr>
            <w:pStyle w:val="DF4FDB3765FB427797A5B6B38586C684"/>
          </w:pPr>
          <w:r w:rsidRPr="004231B4">
            <w:rPr>
              <w:rStyle w:val="PlaceholderText"/>
            </w:rPr>
            <w:t>Click here to enter text.</w:t>
          </w:r>
        </w:p>
      </w:docPartBody>
    </w:docPart>
    <w:docPart>
      <w:docPartPr>
        <w:name w:val="5BE09AFBD594461797CF5208434725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1834DE-9680-4B87-A093-1BB3E851691B}"/>
      </w:docPartPr>
      <w:docPartBody>
        <w:p w:rsidR="00252B3F" w:rsidRDefault="00252B3F">
          <w:pPr>
            <w:pStyle w:val="5BE09AFBD594461797CF520843472567"/>
          </w:pPr>
          <w:r w:rsidRPr="004231B4">
            <w:rPr>
              <w:rStyle w:val="PlaceholderText"/>
            </w:rPr>
            <w:t>Click here to enter text.</w:t>
          </w:r>
        </w:p>
      </w:docPartBody>
    </w:docPart>
    <w:docPart>
      <w:docPartPr>
        <w:name w:val="EEED7B7DEB854A8FBDA7E2B99C3A3F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5F8FCB-9F17-436D-9628-4463E43181FD}"/>
      </w:docPartPr>
      <w:docPartBody>
        <w:p w:rsidR="00252B3F" w:rsidRDefault="00252B3F" w:rsidP="00252B3F">
          <w:pPr>
            <w:pStyle w:val="EEED7B7DEB854A8FBDA7E2B99C3A3F3C2"/>
          </w:pPr>
          <w:r w:rsidRPr="00A54E2D">
            <w:rPr>
              <w:b/>
            </w:rPr>
            <w:t>MENTOR</w:t>
          </w:r>
          <w:r>
            <w:rPr>
              <w:b/>
            </w:rPr>
            <w:t>/ICA</w:t>
          </w:r>
        </w:p>
      </w:docPartBody>
    </w:docPart>
    <w:docPart>
      <w:docPartPr>
        <w:name w:val="34FDA6D434CC475B9CEC12938B2555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CB3A05-4635-4DFE-8A77-A94592676616}"/>
      </w:docPartPr>
      <w:docPartBody>
        <w:p w:rsidR="00252B3F" w:rsidRDefault="00252B3F">
          <w:pPr>
            <w:pStyle w:val="34FDA6D434CC475B9CEC12938B25557D"/>
          </w:pPr>
          <w:r w:rsidRPr="004231B4">
            <w:rPr>
              <w:rStyle w:val="PlaceholderText"/>
            </w:rPr>
            <w:t>Click here to enter text.</w:t>
          </w:r>
        </w:p>
      </w:docPartBody>
    </w:docPart>
    <w:docPart>
      <w:docPartPr>
        <w:name w:val="C166D988EF3A43CE88D03A8ABB01F1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FE8D0C-7309-4017-B350-02FE4E3B26BD}"/>
      </w:docPartPr>
      <w:docPartBody>
        <w:p w:rsidR="00252B3F" w:rsidRDefault="00252B3F">
          <w:pPr>
            <w:pStyle w:val="C166D988EF3A43CE88D03A8ABB01F17E"/>
          </w:pPr>
          <w:r w:rsidRPr="004231B4">
            <w:rPr>
              <w:rStyle w:val="PlaceholderText"/>
            </w:rPr>
            <w:t>Click here to enter text.</w:t>
          </w:r>
        </w:p>
      </w:docPartBody>
    </w:docPart>
    <w:docPart>
      <w:docPartPr>
        <w:name w:val="29CBE5052ED24F9796EFC4D73C575B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5DDDC7-4344-4B57-9500-572094D436B2}"/>
      </w:docPartPr>
      <w:docPartBody>
        <w:p w:rsidR="00252B3F" w:rsidRDefault="00252B3F">
          <w:pPr>
            <w:pStyle w:val="29CBE5052ED24F9796EFC4D73C575B86"/>
          </w:pPr>
          <w:r w:rsidRPr="00F44663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667F59D20CF443BBE4E9E8FDE4AD2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F9B7BD-816D-48DF-9A4E-A57AD493BFFF}"/>
      </w:docPartPr>
      <w:docPartBody>
        <w:p w:rsidR="00252B3F" w:rsidRDefault="00252B3F">
          <w:pPr>
            <w:pStyle w:val="A667F59D20CF443BBE4E9E8FDE4AD28B"/>
          </w:pPr>
          <w:r w:rsidRPr="00F44663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AC3BFCB9AB14A2994C0C608B8A03E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725B44-D961-4C94-959E-F90C7AE8F563}"/>
      </w:docPartPr>
      <w:docPartBody>
        <w:p w:rsidR="00252B3F" w:rsidRDefault="00252B3F">
          <w:pPr>
            <w:pStyle w:val="0AC3BFCB9AB14A2994C0C608B8A03E8A"/>
          </w:pPr>
          <w:r w:rsidRPr="00F44663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083BB4C56CB44619F9CD9A8BAB7A2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1C9C9C-907D-4F35-99F6-82D708B6C18F}"/>
      </w:docPartPr>
      <w:docPartBody>
        <w:p w:rsidR="00252B3F" w:rsidRDefault="00252B3F">
          <w:pPr>
            <w:pStyle w:val="A083BB4C56CB44619F9CD9A8BAB7A25F"/>
          </w:pPr>
          <w:r w:rsidRPr="00F44663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72C6C7F8A594F71A8A80EF54773DE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B77F7-FE64-48E5-8D6D-006CD877D5AC}"/>
      </w:docPartPr>
      <w:docPartBody>
        <w:p w:rsidR="00252B3F" w:rsidRDefault="00252B3F">
          <w:pPr>
            <w:pStyle w:val="972C6C7F8A594F71A8A80EF54773DEBB"/>
          </w:pPr>
          <w:r w:rsidRPr="00DA523F">
            <w:rPr>
              <w:rStyle w:val="PlaceholderText"/>
            </w:rPr>
            <w:t>Click or tap to enter a date.</w:t>
          </w:r>
        </w:p>
      </w:docPartBody>
    </w:docPart>
    <w:docPart>
      <w:docPartPr>
        <w:name w:val="D9280F57B01C46BF997CD935A782F8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6DDA86-3D77-44A3-929D-BF0595B04E39}"/>
      </w:docPartPr>
      <w:docPartBody>
        <w:p w:rsidR="00252B3F" w:rsidRDefault="00252B3F" w:rsidP="00252B3F">
          <w:pPr>
            <w:pStyle w:val="D9280F57B01C46BF997CD935A782F84B2"/>
          </w:pPr>
          <w:r w:rsidRPr="000316D6">
            <w:rPr>
              <w:b/>
            </w:rPr>
            <w:t>Pristupnik/ica</w:t>
          </w:r>
        </w:p>
      </w:docPartBody>
    </w:docPart>
    <w:docPart>
      <w:docPartPr>
        <w:name w:val="F9361022B0AA4BA2961130C18AEC36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36E048-5FC6-487E-9361-971F7D2C5901}"/>
      </w:docPartPr>
      <w:docPartBody>
        <w:p w:rsidR="00252B3F" w:rsidRDefault="00252B3F" w:rsidP="00252B3F">
          <w:pPr>
            <w:pStyle w:val="F9361022B0AA4BA2961130C18AEC36842"/>
          </w:pPr>
          <w:r w:rsidRPr="000316D6">
            <w:rPr>
              <w:b/>
            </w:rPr>
            <w:t>Odobrio/odobrila mentor/mentorica: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B3F"/>
    <w:rsid w:val="00252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hr-HR" w:eastAsia="hr-H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9E4CBACF90247AFB2DC46A0DD713882">
    <w:name w:val="29E4CBACF90247AFB2DC46A0DD713882"/>
  </w:style>
  <w:style w:type="character" w:styleId="PlaceholderText">
    <w:name w:val="Placeholder Text"/>
    <w:basedOn w:val="DefaultParagraphFont"/>
    <w:uiPriority w:val="99"/>
    <w:semiHidden/>
    <w:rsid w:val="00252B3F"/>
    <w:rPr>
      <w:color w:val="808080"/>
    </w:rPr>
  </w:style>
  <w:style w:type="paragraph" w:customStyle="1" w:styleId="F675E7E317794E56ADE2E2C613E7DE94">
    <w:name w:val="F675E7E317794E56ADE2E2C613E7DE94"/>
  </w:style>
  <w:style w:type="paragraph" w:customStyle="1" w:styleId="875D23B237484880801FDCB665EC186F">
    <w:name w:val="875D23B237484880801FDCB665EC186F"/>
  </w:style>
  <w:style w:type="paragraph" w:customStyle="1" w:styleId="E563CECF050442879891DDFBEF0ED293">
    <w:name w:val="E563CECF050442879891DDFBEF0ED293"/>
  </w:style>
  <w:style w:type="paragraph" w:customStyle="1" w:styleId="7909B7F4B26B4719A35D585BD8F69B04">
    <w:name w:val="7909B7F4B26B4719A35D585BD8F69B04"/>
  </w:style>
  <w:style w:type="paragraph" w:customStyle="1" w:styleId="DF4FDB3765FB427797A5B6B38586C684">
    <w:name w:val="DF4FDB3765FB427797A5B6B38586C684"/>
  </w:style>
  <w:style w:type="paragraph" w:customStyle="1" w:styleId="5BE09AFBD594461797CF520843472567">
    <w:name w:val="5BE09AFBD594461797CF520843472567"/>
  </w:style>
  <w:style w:type="paragraph" w:customStyle="1" w:styleId="34FDA6D434CC475B9CEC12938B25557D">
    <w:name w:val="34FDA6D434CC475B9CEC12938B25557D"/>
  </w:style>
  <w:style w:type="paragraph" w:customStyle="1" w:styleId="C166D988EF3A43CE88D03A8ABB01F17E">
    <w:name w:val="C166D988EF3A43CE88D03A8ABB01F17E"/>
  </w:style>
  <w:style w:type="paragraph" w:customStyle="1" w:styleId="29CBE5052ED24F9796EFC4D73C575B86">
    <w:name w:val="29CBE5052ED24F9796EFC4D73C575B86"/>
  </w:style>
  <w:style w:type="paragraph" w:customStyle="1" w:styleId="A667F59D20CF443BBE4E9E8FDE4AD28B">
    <w:name w:val="A667F59D20CF443BBE4E9E8FDE4AD28B"/>
  </w:style>
  <w:style w:type="paragraph" w:customStyle="1" w:styleId="0AC3BFCB9AB14A2994C0C608B8A03E8A">
    <w:name w:val="0AC3BFCB9AB14A2994C0C608B8A03E8A"/>
  </w:style>
  <w:style w:type="paragraph" w:customStyle="1" w:styleId="A083BB4C56CB44619F9CD9A8BAB7A25F">
    <w:name w:val="A083BB4C56CB44619F9CD9A8BAB7A25F"/>
  </w:style>
  <w:style w:type="paragraph" w:customStyle="1" w:styleId="972C6C7F8A594F71A8A80EF54773DEBB">
    <w:name w:val="972C6C7F8A594F71A8A80EF54773DEBB"/>
  </w:style>
  <w:style w:type="paragraph" w:customStyle="1" w:styleId="D4FB4C90EBB945BE8A9B6BC8FCD290782">
    <w:name w:val="D4FB4C90EBB945BE8A9B6BC8FCD290782"/>
    <w:rsid w:val="00252B3F"/>
    <w:pPr>
      <w:spacing w:after="0" w:line="240" w:lineRule="auto"/>
      <w:jc w:val="center"/>
    </w:pPr>
    <w:rPr>
      <w:rFonts w:ascii="Arial Narrow" w:eastAsia="Times New Roman" w:hAnsi="Arial Narrow" w:cs="Arial Narrow"/>
      <w:bCs/>
      <w:kern w:val="0"/>
      <w:sz w:val="24"/>
      <w:szCs w:val="24"/>
      <w14:ligatures w14:val="none"/>
    </w:rPr>
  </w:style>
  <w:style w:type="paragraph" w:customStyle="1" w:styleId="EEED7B7DEB854A8FBDA7E2B99C3A3F3C2">
    <w:name w:val="EEED7B7DEB854A8FBDA7E2B99C3A3F3C2"/>
    <w:rsid w:val="00252B3F"/>
    <w:pPr>
      <w:spacing w:after="0" w:line="240" w:lineRule="auto"/>
      <w:jc w:val="center"/>
    </w:pPr>
    <w:rPr>
      <w:rFonts w:ascii="Arial Narrow" w:eastAsia="Times New Roman" w:hAnsi="Arial Narrow" w:cs="Arial Narrow"/>
      <w:bCs/>
      <w:kern w:val="0"/>
      <w:sz w:val="24"/>
      <w:szCs w:val="24"/>
      <w14:ligatures w14:val="none"/>
    </w:rPr>
  </w:style>
  <w:style w:type="paragraph" w:customStyle="1" w:styleId="D9280F57B01C46BF997CD935A782F84B2">
    <w:name w:val="D9280F57B01C46BF997CD935A782F84B2"/>
    <w:rsid w:val="00252B3F"/>
    <w:pPr>
      <w:spacing w:after="0" w:line="240" w:lineRule="auto"/>
      <w:jc w:val="center"/>
    </w:pPr>
    <w:rPr>
      <w:rFonts w:ascii="Arial Narrow" w:eastAsia="Times New Roman" w:hAnsi="Arial Narrow" w:cs="Arial Narrow"/>
      <w:bCs/>
      <w:kern w:val="0"/>
      <w:sz w:val="24"/>
      <w:szCs w:val="24"/>
      <w14:ligatures w14:val="none"/>
    </w:rPr>
  </w:style>
  <w:style w:type="paragraph" w:customStyle="1" w:styleId="F9361022B0AA4BA2961130C18AEC36842">
    <w:name w:val="F9361022B0AA4BA2961130C18AEC36842"/>
    <w:rsid w:val="00252B3F"/>
    <w:pPr>
      <w:spacing w:after="0" w:line="240" w:lineRule="auto"/>
      <w:jc w:val="center"/>
    </w:pPr>
    <w:rPr>
      <w:rFonts w:ascii="Arial Narrow" w:eastAsia="Times New Roman" w:hAnsi="Arial Narrow" w:cs="Arial Narrow"/>
      <w:bCs/>
      <w:kern w:val="0"/>
      <w:sz w:val="24"/>
      <w:szCs w:val="24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ADD1D04B37AF144AC27BF2E495FED85" ma:contentTypeVersion="13" ma:contentTypeDescription="Stvaranje novog dokumenta." ma:contentTypeScope="" ma:versionID="ecff940ab28865837db357f317e8452f">
  <xsd:schema xmlns:xsd="http://www.w3.org/2001/XMLSchema" xmlns:xs="http://www.w3.org/2001/XMLSchema" xmlns:p="http://schemas.microsoft.com/office/2006/metadata/properties" xmlns:ns2="b7cc66e5-4580-4b3d-937d-15669e8ec9c8" xmlns:ns3="02e13a99-47de-43c8-9d92-3e2f2af193af" targetNamespace="http://schemas.microsoft.com/office/2006/metadata/properties" ma:root="true" ma:fieldsID="29b42e5d7b9aa95cb8db63870a9c56fa" ns2:_="" ns3:_="">
    <xsd:import namespace="b7cc66e5-4580-4b3d-937d-15669e8ec9c8"/>
    <xsd:import namespace="02e13a99-47de-43c8-9d92-3e2f2af19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cc66e5-4580-4b3d-937d-15669e8ec9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a" ma:readOnly="false" ma:fieldId="{5cf76f15-5ced-4ddc-b409-7134ff3c332f}" ma:taxonomyMulti="true" ma:sspId="10ce4a7e-d4b2-4e29-9727-42649def15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13a99-47de-43c8-9d92-3e2f2af193a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ae12859b-b1f8-4556-9376-34add1b1086f}" ma:internalName="TaxCatchAll" ma:showField="CatchAllData" ma:web="02e13a99-47de-43c8-9d92-3e2f2af193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e13a99-47de-43c8-9d92-3e2f2af193af" xsi:nil="true"/>
    <lcf76f155ced4ddcb4097134ff3c332f xmlns="b7cc66e5-4580-4b3d-937d-15669e8ec9c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F95702-431A-48CA-8E6E-11579D6CEA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CBD20D-79EA-4412-9E53-8D3797EBAB82}"/>
</file>

<file path=customXml/itemProps3.xml><?xml version="1.0" encoding="utf-8"?>
<ds:datastoreItem xmlns:ds="http://schemas.openxmlformats.org/officeDocument/2006/customXml" ds:itemID="{4B0F67C4-B19C-4F28-B68D-77B2E933B913}">
  <ds:schemaRefs>
    <ds:schemaRef ds:uri="http://schemas.openxmlformats.org/package/2006/metadata/core-properties"/>
    <ds:schemaRef ds:uri="http://purl.org/dc/terms/"/>
    <ds:schemaRef ds:uri="http://purl.org/dc/elements/1.1/"/>
    <ds:schemaRef ds:uri="b7cc66e5-4580-4b3d-937d-15669e8ec9c8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  <ds:schemaRef ds:uri="02e13a99-47de-43c8-9d92-3e2f2af193af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B388D44-C124-45DF-8B7D-E1F64DE4E2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OB-7-10-6 Zahtjev za dodjelu novog predmeta ili produljenje završnog rada.dotx</Template>
  <TotalTime>7</TotalTime>
  <Pages>1</Pages>
  <Words>82</Words>
  <Characters>803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RH TDU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Tihomir Dokšanović</dc:creator>
  <cp:keywords/>
  <dc:description/>
  <cp:lastModifiedBy>Tihomir Dokšanović</cp:lastModifiedBy>
  <cp:revision>4</cp:revision>
  <cp:lastPrinted>2019-01-30T09:28:00Z</cp:lastPrinted>
  <dcterms:created xsi:type="dcterms:W3CDTF">2023-10-24T09:59:00Z</dcterms:created>
  <dcterms:modified xsi:type="dcterms:W3CDTF">2023-11-02T10:37:00Z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0x0101009ADD1D04B37AF144AC27BF2E495FED85</vt:lpwstr>
  </property>
</Properties>
</file>